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76" w:type="dxa"/>
        <w:tblInd w:w="6771" w:type="dxa"/>
        <w:tblLook w:val="00A0"/>
      </w:tblPr>
      <w:tblGrid>
        <w:gridCol w:w="2976"/>
      </w:tblGrid>
      <w:tr w:rsidR="00AB33FD" w:rsidRPr="00371815" w:rsidTr="004F243C">
        <w:trPr>
          <w:trHeight w:val="1560"/>
        </w:trPr>
        <w:tc>
          <w:tcPr>
            <w:tcW w:w="2976" w:type="dxa"/>
          </w:tcPr>
          <w:p w:rsidR="00AB33FD" w:rsidRPr="006A6255" w:rsidRDefault="00AB33FD" w:rsidP="00EF6150">
            <w:pPr>
              <w:pStyle w:val="BodyText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11</w:t>
            </w:r>
          </w:p>
          <w:p w:rsidR="00AB33FD" w:rsidRDefault="00AB33FD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>О бюджете Акс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баевского муниципального района на 2018 год и на план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вый период 2019 и 2020 годы</w:t>
            </w:r>
          </w:p>
          <w:p w:rsidR="00AB33FD" w:rsidRPr="00C92A5E" w:rsidRDefault="00AB33FD" w:rsidP="00EF615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C92A5E">
              <w:rPr>
                <w:rFonts w:ascii="Times New Roman" w:hAnsi="Times New Roman"/>
                <w:sz w:val="20"/>
              </w:rPr>
              <w:t xml:space="preserve">№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 xml:space="preserve"> от </w:t>
            </w:r>
            <w:r>
              <w:rPr>
                <w:rFonts w:ascii="Times New Roman" w:hAnsi="Times New Roman"/>
                <w:sz w:val="20"/>
              </w:rPr>
              <w:t xml:space="preserve">                      </w:t>
            </w:r>
            <w:r w:rsidRPr="00C92A5E">
              <w:rPr>
                <w:rFonts w:ascii="Times New Roman" w:hAnsi="Times New Roman"/>
                <w:sz w:val="20"/>
              </w:rPr>
              <w:t>201</w:t>
            </w:r>
            <w:r>
              <w:rPr>
                <w:rFonts w:ascii="Times New Roman" w:hAnsi="Times New Roman"/>
                <w:sz w:val="20"/>
              </w:rPr>
              <w:t>7</w:t>
            </w:r>
            <w:r w:rsidRPr="00C92A5E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AB33FD" w:rsidRDefault="00AB33FD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AB33FD" w:rsidRPr="00D44BA9" w:rsidRDefault="00AB33FD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>Таблица 1</w:t>
      </w:r>
    </w:p>
    <w:p w:rsidR="00AB33FD" w:rsidRDefault="00AB33F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33FD" w:rsidRDefault="00AB33F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AB33FD" w:rsidRDefault="00AB33F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>Аксубаевского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AB33FD" w:rsidRPr="00554794" w:rsidRDefault="00AB33F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8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AB33FD" w:rsidRPr="00183A23" w:rsidRDefault="00AB33FD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B33FD" w:rsidRPr="00183A23" w:rsidRDefault="00AB33F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/>
      </w:tblPr>
      <w:tblGrid>
        <w:gridCol w:w="4671"/>
        <w:gridCol w:w="1838"/>
        <w:gridCol w:w="1015"/>
        <w:gridCol w:w="516"/>
        <w:gridCol w:w="523"/>
        <w:gridCol w:w="1753"/>
      </w:tblGrid>
      <w:tr w:rsidR="00AB33FD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3FD" w:rsidRPr="004C4EEA" w:rsidRDefault="00AB33FD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3FD" w:rsidRPr="004C4EEA" w:rsidRDefault="00AB33F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3FD" w:rsidRPr="004C4EEA" w:rsidRDefault="00AB33F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3FD" w:rsidRPr="004C4EEA" w:rsidRDefault="00AB33F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3FD" w:rsidRPr="004C4EEA" w:rsidRDefault="00AB33F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3FD" w:rsidRPr="004C4EEA" w:rsidRDefault="00AB33F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AB33FD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3FD" w:rsidRPr="004C4EEA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3FD" w:rsidRPr="004C4EEA" w:rsidRDefault="00AB33F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3FD" w:rsidRPr="004C4EEA" w:rsidRDefault="00AB33F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3FD" w:rsidRPr="004C4EEA" w:rsidRDefault="00AB33F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3FD" w:rsidRPr="004C4EEA" w:rsidRDefault="00AB33F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3FD" w:rsidRPr="004C4EEA" w:rsidRDefault="00AB33FD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3F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AB33FD" w:rsidRPr="00354900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1838" w:type="dxa"/>
            <w:vAlign w:val="bottom"/>
          </w:tcPr>
          <w:p w:rsidR="00AB33FD" w:rsidRPr="0035490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AB33FD" w:rsidRPr="0035490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35490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35490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AB33FD" w:rsidRPr="00204EE0" w:rsidRDefault="00AB33FD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419,4</w:t>
            </w:r>
          </w:p>
        </w:tc>
      </w:tr>
      <w:tr w:rsidR="00AB33F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AB33FD" w:rsidRPr="00710F7F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тие первичной медико-санитарной помощи»</w:t>
            </w:r>
          </w:p>
        </w:tc>
        <w:tc>
          <w:tcPr>
            <w:tcW w:w="1838" w:type="dxa"/>
            <w:vAlign w:val="bottom"/>
          </w:tcPr>
          <w:p w:rsidR="00AB33FD" w:rsidRPr="00710F7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1015" w:type="dxa"/>
            <w:vAlign w:val="bottom"/>
          </w:tcPr>
          <w:p w:rsidR="00AB33FD" w:rsidRPr="00710F7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710F7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710F7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AB33FD" w:rsidRPr="00204EE0" w:rsidRDefault="00AB33FD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419,4</w:t>
            </w:r>
          </w:p>
        </w:tc>
      </w:tr>
      <w:tr w:rsidR="00AB33F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AB33FD" w:rsidRPr="00710F7F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фекционных заболеваний, включая иммун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профилактику»</w:t>
            </w:r>
          </w:p>
        </w:tc>
        <w:tc>
          <w:tcPr>
            <w:tcW w:w="1838" w:type="dxa"/>
            <w:vAlign w:val="bottom"/>
          </w:tcPr>
          <w:p w:rsidR="00AB33FD" w:rsidRPr="00710F7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1015" w:type="dxa"/>
            <w:vAlign w:val="bottom"/>
          </w:tcPr>
          <w:p w:rsidR="00AB33FD" w:rsidRPr="00710F7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710F7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710F7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AB33FD" w:rsidRPr="00204EE0" w:rsidRDefault="00AB33FD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419,4</w:t>
            </w:r>
          </w:p>
        </w:tc>
      </w:tr>
      <w:tr w:rsidR="00AB33F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AB33FD" w:rsidRPr="00710F7F" w:rsidRDefault="00AB33F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ратизации, санитарно-противоэпидемических (профилактических) мероприятий, провод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мых с применением лабораторных методов исследования,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помещен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ях, где имеются и сохраняются условия для возникновения или распространения инфекц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онных заболеваний</w:t>
            </w:r>
          </w:p>
        </w:tc>
        <w:tc>
          <w:tcPr>
            <w:tcW w:w="1838" w:type="dxa"/>
            <w:vAlign w:val="bottom"/>
          </w:tcPr>
          <w:p w:rsidR="00AB33FD" w:rsidRPr="00710F7F" w:rsidRDefault="00AB33F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AB33FD" w:rsidRPr="00710F7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710F7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710F7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AB33FD" w:rsidRPr="00204EE0" w:rsidRDefault="00AB33FD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419,4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710F7F" w:rsidRDefault="00AB33F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710F7F" w:rsidRDefault="00AB33F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AB33FD" w:rsidRPr="00710F7F" w:rsidRDefault="00AB33F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710F7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710F7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204EE0" w:rsidRDefault="00AB33FD" w:rsidP="00204EE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419,4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710F7F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AB33FD" w:rsidRPr="00710F7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AB33FD" w:rsidRPr="00710F7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710F7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AB33FD" w:rsidRPr="00710F7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204EE0" w:rsidRDefault="00AB33FD" w:rsidP="00204EE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419,4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710F7F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AB33FD" w:rsidRPr="00710F7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AB33FD" w:rsidRPr="00710F7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710F7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AB33FD" w:rsidRPr="00710F7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AB33FD" w:rsidRPr="00710F7F" w:rsidRDefault="00AB33FD" w:rsidP="00204EE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419,4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D2329A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б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разования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D2329A" w:rsidRDefault="00AB33FD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467405,2</w:t>
            </w:r>
          </w:p>
        </w:tc>
      </w:tr>
      <w:tr w:rsidR="00AB33F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AB33FD" w:rsidRPr="00054682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зования, включая инклюзивное  на 2016 – 2020 годы»</w:t>
            </w:r>
          </w:p>
        </w:tc>
        <w:tc>
          <w:tcPr>
            <w:tcW w:w="1838" w:type="dxa"/>
            <w:vAlign w:val="bottom"/>
          </w:tcPr>
          <w:p w:rsidR="00AB33FD" w:rsidRPr="0005468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AB33FD" w:rsidRPr="0005468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05468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05468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AB33FD" w:rsidRPr="00AE51B9" w:rsidRDefault="00AB33FD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93930</w:t>
            </w:r>
          </w:p>
        </w:tc>
      </w:tr>
      <w:tr w:rsidR="00AB33F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AB33FD" w:rsidRPr="00DE3438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дошк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льного образования в муниципальных дошк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льных 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AB33FD" w:rsidRPr="00DE343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1015" w:type="dxa"/>
            <w:vAlign w:val="bottom"/>
          </w:tcPr>
          <w:p w:rsidR="00AB33FD" w:rsidRPr="00DE343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DE343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DE343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AB33FD" w:rsidRPr="00AE51B9" w:rsidRDefault="00AB33FD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42825,3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DE3438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 образования в м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AB33FD" w:rsidRPr="00DE343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AB33FD" w:rsidRPr="00DE343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DE343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DE343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DE3438" w:rsidRDefault="00AB33FD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67EC9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B33FD" w:rsidRPr="00A67EC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AB33FD" w:rsidRPr="00A67EC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A67EC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A67EC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A67EC9" w:rsidRDefault="00AB33FD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67EC9" w:rsidRDefault="00AB33F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A67EC9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AB33FD" w:rsidRPr="00A67EC9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A67EC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A67EC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A67EC9" w:rsidRDefault="00AB33FD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67EC9" w:rsidRDefault="00AB33F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AB33FD" w:rsidRPr="00A67EC9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AB33FD" w:rsidRPr="00A67EC9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A67EC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A67EC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B33FD" w:rsidRPr="00A67EC9" w:rsidRDefault="00AB33FD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</w:tr>
      <w:tr w:rsidR="00AB33F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AB33FD" w:rsidRPr="00A76068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дошкол</w:t>
            </w:r>
            <w:r w:rsidRPr="00A76068">
              <w:rPr>
                <w:rFonts w:ascii="Times New Roman" w:hAnsi="Times New Roman"/>
                <w:lang w:eastAsia="ru-RU"/>
              </w:rPr>
              <w:t>ь</w:t>
            </w:r>
            <w:r w:rsidRPr="00A76068">
              <w:rPr>
                <w:rFonts w:ascii="Times New Roman" w:hAnsi="Times New Roman"/>
                <w:lang w:eastAsia="ru-RU"/>
              </w:rPr>
              <w:t>ного образования</w:t>
            </w:r>
          </w:p>
        </w:tc>
        <w:tc>
          <w:tcPr>
            <w:tcW w:w="1838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AB33FD" w:rsidRPr="001C28E3" w:rsidRDefault="00AB33FD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51104,7</w:t>
            </w:r>
          </w:p>
        </w:tc>
      </w:tr>
      <w:tr w:rsidR="00AB33F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AB33FD" w:rsidRPr="00A76068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</w:rPr>
              <w:t>Развитие дошкольных образовательных орг</w:t>
            </w:r>
            <w:r w:rsidRPr="00A76068">
              <w:rPr>
                <w:rFonts w:ascii="Times New Roman" w:hAnsi="Times New Roman"/>
              </w:rPr>
              <w:t>а</w:t>
            </w:r>
            <w:r w:rsidRPr="00A76068">
              <w:rPr>
                <w:rFonts w:ascii="Times New Roman" w:hAnsi="Times New Roman"/>
              </w:rPr>
              <w:t>низаций</w:t>
            </w:r>
          </w:p>
        </w:tc>
        <w:tc>
          <w:tcPr>
            <w:tcW w:w="1838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AB33FD" w:rsidRPr="001C28E3" w:rsidRDefault="00AB33FD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51104,7</w:t>
            </w:r>
          </w:p>
        </w:tc>
      </w:tr>
      <w:tr w:rsidR="00AB33F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AB33FD" w:rsidRPr="00A76068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AB33FD" w:rsidRPr="001C28E3" w:rsidRDefault="00AB33FD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</w:tr>
      <w:tr w:rsidR="00AB33F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AB33FD" w:rsidRPr="00A76068" w:rsidRDefault="00AB33F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A76068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AB33FD" w:rsidRPr="00A76068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A76068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A76068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AB33FD" w:rsidRPr="001C28E3" w:rsidRDefault="00AB33FD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</w:tr>
      <w:tr w:rsidR="00AB33F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AB33FD" w:rsidRPr="00A76068" w:rsidRDefault="00AB33F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AB33FD" w:rsidRPr="00A76068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AB33FD" w:rsidRPr="00A76068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A76068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A76068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AB33FD" w:rsidRPr="001C28E3" w:rsidRDefault="00AB33FD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</w:tr>
      <w:tr w:rsidR="00AB33F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AB33FD" w:rsidRPr="00A76068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AB33FD" w:rsidRPr="001C28E3" w:rsidRDefault="00AB33FD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50104,7</w:t>
            </w:r>
          </w:p>
        </w:tc>
      </w:tr>
      <w:tr w:rsidR="00AB33F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AB33FD" w:rsidRPr="00A76068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AB33FD" w:rsidRPr="001C28E3" w:rsidRDefault="00AB33FD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50104,7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76068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A7606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B33FD" w:rsidRPr="00A76068" w:rsidRDefault="00AB33FD" w:rsidP="00735E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50104,7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4E3ED0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 на 2016 – 2020 годы»</w:t>
            </w:r>
          </w:p>
        </w:tc>
        <w:tc>
          <w:tcPr>
            <w:tcW w:w="1838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4E3ED0" w:rsidRDefault="00AB33FD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323714,2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4E3ED0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общего образования в государственных образовател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ных организациях»</w:t>
            </w:r>
          </w:p>
        </w:tc>
        <w:tc>
          <w:tcPr>
            <w:tcW w:w="1838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4E3ED0" w:rsidRDefault="00AB33FD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161560,4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4E3ED0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Развитие общеобразовательных организаций, включая школы – детские сады</w:t>
            </w:r>
          </w:p>
        </w:tc>
        <w:tc>
          <w:tcPr>
            <w:tcW w:w="1838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4E3ED0" w:rsidRDefault="00AB33FD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161560,4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4E3ED0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4E3ED0" w:rsidRDefault="00AB33F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4E3ED0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B33FD" w:rsidRPr="004E3ED0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4E3ED0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4E3ED0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Default="00AB33FD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2D792B" w:rsidRDefault="00AB33F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B33FD" w:rsidRPr="002D792B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B33FD" w:rsidRPr="002D792B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2D792B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2D792B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B33FD" w:rsidRDefault="00AB33FD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4E3ED0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4E3ED0" w:rsidRDefault="00AB33FD" w:rsidP="00DD2B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4E3ED0" w:rsidRDefault="00AB33F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4E3ED0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B33FD" w:rsidRPr="004E3ED0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4E3ED0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4E3ED0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Default="00AB33FD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2D792B" w:rsidRDefault="00AB33F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B33FD" w:rsidRPr="002D792B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B33FD" w:rsidRPr="002D792B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2D792B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2D792B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B33FD" w:rsidRDefault="00AB33FD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4E3ED0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4E3ED0" w:rsidRDefault="00AB33FD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154060,4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4E3ED0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4E3ED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4E3ED0" w:rsidRDefault="00AB33FD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154060,4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2D792B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B33FD" w:rsidRPr="002D792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B33FD" w:rsidRPr="002D792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2D792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2D792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B33FD" w:rsidRPr="002D792B" w:rsidRDefault="00AB33FD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154060,4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2D792B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AB33FD" w:rsidRPr="002D792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B33FD" w:rsidRPr="002D792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B33FD" w:rsidRPr="002D792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2D792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4E3ED0" w:rsidRDefault="00AB33F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4E3ED0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B33FD" w:rsidRPr="004E3ED0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B33FD" w:rsidRPr="004E3ED0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4E3ED0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Default="00AB33FD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2D792B" w:rsidRDefault="00AB33F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B33FD" w:rsidRPr="002D792B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B33FD" w:rsidRPr="002D792B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B33FD" w:rsidRPr="002D792B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2D792B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B33FD" w:rsidRDefault="00AB33FD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212CE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доступного и бесплатного дошкольного, 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чального общего, основного общего, среднего общего образования в муниципальных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образовательных организациях, обеспечение дополнительного образования детей в мун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ципальных общеобразовательных организац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ях»</w:t>
            </w:r>
          </w:p>
        </w:tc>
        <w:tc>
          <w:tcPr>
            <w:tcW w:w="1838" w:type="dxa"/>
            <w:vAlign w:val="bottom"/>
          </w:tcPr>
          <w:p w:rsidR="00AB33FD" w:rsidRPr="00E212C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AB33FD" w:rsidRPr="00E212C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E212C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E212C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E212CE" w:rsidRDefault="00AB33FD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162153,8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212CE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ния в муниципальных общеобразовательных организациях, обеспечение дополнительного образования детей в муниципальных общео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</w:t>
            </w:r>
          </w:p>
        </w:tc>
        <w:tc>
          <w:tcPr>
            <w:tcW w:w="1838" w:type="dxa"/>
            <w:vAlign w:val="bottom"/>
          </w:tcPr>
          <w:p w:rsidR="00AB33FD" w:rsidRPr="00E212C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AB33FD" w:rsidRPr="00E212C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E212C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E212C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E212CE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212CE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B33FD" w:rsidRPr="00E212C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AB33FD" w:rsidRPr="00E212C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E212C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E212C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E212CE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212CE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E212C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AB33FD" w:rsidRPr="00E212C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E212C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E212C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E212CE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212CE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B33FD" w:rsidRPr="00E212C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AB33FD" w:rsidRPr="00E212C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E212C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E212C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B33FD" w:rsidRPr="00E212CE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144E8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A144E8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265,9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144E8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A144E8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265,9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144E8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A144E8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265,9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144E8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B33FD" w:rsidRPr="00A144E8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265,9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62A50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</w:t>
            </w:r>
            <w:r w:rsidRPr="00062A50">
              <w:rPr>
                <w:rFonts w:ascii="Times New Roman" w:hAnsi="Times New Roman"/>
              </w:rPr>
              <w:t>н</w:t>
            </w:r>
            <w:r w:rsidRPr="00062A50">
              <w:rPr>
                <w:rFonts w:ascii="Times New Roman" w:hAnsi="Times New Roman"/>
              </w:rPr>
              <w:t>формационному обеспечению учреждений о</w:t>
            </w:r>
            <w:r w:rsidRPr="00062A50">
              <w:rPr>
                <w:rFonts w:ascii="Times New Roman" w:hAnsi="Times New Roman"/>
              </w:rPr>
              <w:t>б</w:t>
            </w:r>
            <w:r w:rsidRPr="00062A50">
              <w:rPr>
                <w:rFonts w:ascii="Times New Roman" w:hAnsi="Times New Roman"/>
              </w:rPr>
              <w:t>разования</w:t>
            </w:r>
          </w:p>
        </w:tc>
        <w:tc>
          <w:tcPr>
            <w:tcW w:w="1838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A144E8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3891,1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144E8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E8153E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3760,1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E8153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B33FD" w:rsidRPr="00E8153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E8153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E8153E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3760,1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B33FD" w:rsidRPr="00E8153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B33FD" w:rsidRPr="00E8153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E8153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B33FD" w:rsidRPr="00E8153E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3760,1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E8153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A144E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E8153E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E8153E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B33FD" w:rsidRPr="00E8153E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E8153E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E8153E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B33FD" w:rsidRPr="00E8153E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220C2E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 на 2016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 xml:space="preserve"> 2020 годы»</w:t>
            </w:r>
          </w:p>
        </w:tc>
        <w:tc>
          <w:tcPr>
            <w:tcW w:w="1838" w:type="dxa"/>
            <w:vAlign w:val="bottom"/>
          </w:tcPr>
          <w:p w:rsidR="00AB33FD" w:rsidRPr="00220C2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AB33FD" w:rsidRPr="00220C2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220C2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220C2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220C2E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43111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4A5DBF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предо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тавления дополнительного образования детей в муниципальных организациях»</w:t>
            </w:r>
          </w:p>
        </w:tc>
        <w:tc>
          <w:tcPr>
            <w:tcW w:w="1838" w:type="dxa"/>
            <w:vAlign w:val="bottom"/>
          </w:tcPr>
          <w:p w:rsidR="00AB33FD" w:rsidRPr="004A5DB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AB33FD" w:rsidRPr="004A5DB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4A5DB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4A5DB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4A5DBF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43111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E11B4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полнительного образования, реализующих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полнительные общеобразовательные програ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838" w:type="dxa"/>
            <w:vAlign w:val="bottom"/>
          </w:tcPr>
          <w:p w:rsidR="00AB33FD" w:rsidRPr="00AE11B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AB33FD" w:rsidRPr="00AE11B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AE11B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AE11B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AE11B4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14056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E11B4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B33FD" w:rsidRPr="00AE11B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AB33FD" w:rsidRPr="00AE11B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AE11B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AE11B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AE11B4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14056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77526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E775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AB33FD" w:rsidRPr="00E775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E775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E775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E77526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14056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77526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AB33FD" w:rsidRPr="00E775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AB33FD" w:rsidRPr="00E775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E775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E775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AB33FD" w:rsidRPr="00E77526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14056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33796" w:rsidRDefault="00AB33F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зования художественно-эстетической напра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ленности, реализующих дополнительные 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щеобразовательные программы</w:t>
            </w:r>
          </w:p>
        </w:tc>
        <w:tc>
          <w:tcPr>
            <w:tcW w:w="1838" w:type="dxa"/>
            <w:vAlign w:val="bottom"/>
          </w:tcPr>
          <w:p w:rsidR="00AB33FD" w:rsidRPr="00F33796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AB33FD" w:rsidRPr="00F33796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F33796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F33796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F33796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12185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33796" w:rsidRDefault="00AB33F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B33FD" w:rsidRPr="00F33796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AB33FD" w:rsidRPr="00F33796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F33796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F33796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F33796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12185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7849B3" w:rsidRDefault="00AB33F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7849B3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AB33FD" w:rsidRPr="007849B3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7849B3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7849B3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7849B3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12185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7849B3" w:rsidRDefault="00AB33F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AB33FD" w:rsidRPr="007849B3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AB33FD" w:rsidRPr="007849B3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7849B3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7849B3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AB33FD" w:rsidRPr="007849B3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12185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C59C1" w:rsidRDefault="00AB33F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Развитие организаций спортивной направле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ности (ДЮСШ), реализующих дополнител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AB33FD" w:rsidRPr="00FC59C1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AB33FD" w:rsidRPr="00FC59C1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FC59C1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FC59C1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FC59C1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16870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C59C1" w:rsidRDefault="00AB33F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B33FD" w:rsidRPr="00FC59C1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AB33FD" w:rsidRPr="00FC59C1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FC59C1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FC59C1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FC59C1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16870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C59C1" w:rsidRDefault="00AB33F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FC59C1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AB33FD" w:rsidRPr="00FC59C1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FC59C1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FC59C1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FC59C1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16870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C59C1" w:rsidRDefault="00AB33F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AB33FD" w:rsidRPr="00FC59C1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AB33FD" w:rsidRPr="00FC59C1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FC59C1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FC59C1" w:rsidRDefault="00AB33F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AB33FD" w:rsidRPr="00FC59C1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16870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C83ECA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</w:t>
            </w:r>
            <w:r w:rsidRPr="00460392">
              <w:rPr>
                <w:rFonts w:ascii="Times New Roman" w:hAnsi="Times New Roman"/>
                <w:color w:val="000000"/>
              </w:rPr>
              <w:t>е</w:t>
            </w:r>
            <w:r w:rsidRPr="00460392">
              <w:rPr>
                <w:rFonts w:ascii="Times New Roman" w:hAnsi="Times New Roman"/>
                <w:color w:val="000000"/>
              </w:rPr>
              <w:t>ствляющих обеспечение образовательной де</w:t>
            </w:r>
            <w:r w:rsidRPr="00460392">
              <w:rPr>
                <w:rFonts w:ascii="Times New Roman" w:hAnsi="Times New Roman"/>
                <w:color w:val="000000"/>
              </w:rPr>
              <w:t>я</w:t>
            </w:r>
            <w:r w:rsidRPr="00460392">
              <w:rPr>
                <w:rFonts w:ascii="Times New Roman" w:hAnsi="Times New Roman"/>
                <w:color w:val="000000"/>
              </w:rPr>
              <w:t>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</w:t>
            </w:r>
            <w:r w:rsidRPr="00460392">
              <w:rPr>
                <w:rFonts w:ascii="Times New Roman" w:hAnsi="Times New Roman"/>
              </w:rPr>
              <w:t>о</w:t>
            </w:r>
            <w:r w:rsidRPr="00460392">
              <w:rPr>
                <w:rFonts w:ascii="Times New Roman" w:hAnsi="Times New Roman"/>
              </w:rPr>
              <w:t>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C83ECA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C83ECA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ние системы оценки качества образования»</w:t>
            </w:r>
          </w:p>
        </w:tc>
        <w:tc>
          <w:tcPr>
            <w:tcW w:w="1838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C83ECA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C83ECA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C83ECA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C83ECA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C83ECA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C83ECA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B33FD" w:rsidRPr="00C83ECA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C83ECA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C83ECA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C83ECA" w:rsidRDefault="00AB33F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C83ECA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C83ECA" w:rsidRDefault="00AB33F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C83EC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B33FD" w:rsidRPr="00C83ECA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54494" w:rsidRDefault="00AB33F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</w:t>
            </w:r>
            <w:r w:rsidRPr="0005449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494">
              <w:rPr>
                <w:rFonts w:ascii="Times New Roman" w:hAnsi="Times New Roman"/>
                <w:color w:val="000000"/>
                <w:lang w:eastAsia="ru-RU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AB33FD" w:rsidRPr="0005449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B33FD" w:rsidRPr="0005449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AB33FD" w:rsidRPr="0005449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05449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054494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C83ECA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B33FD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2A1C58" w:rsidRDefault="00AB33F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</w:t>
            </w:r>
            <w:r w:rsidRPr="002A1C58">
              <w:rPr>
                <w:rFonts w:ascii="Times New Roman" w:hAnsi="Times New Roman"/>
              </w:rPr>
              <w:t>о</w:t>
            </w:r>
            <w:r w:rsidRPr="002A1C58">
              <w:rPr>
                <w:rFonts w:ascii="Times New Roman" w:hAnsi="Times New Roman"/>
              </w:rPr>
              <w:t>ванные бухгалтерии, группы хозяйственного обслуживания, учебные фильмотеки, ме</w:t>
            </w:r>
            <w:r w:rsidRPr="002A1C58">
              <w:rPr>
                <w:rFonts w:ascii="Times New Roman" w:hAnsi="Times New Roman"/>
              </w:rPr>
              <w:t>ж</w:t>
            </w:r>
            <w:r w:rsidRPr="002A1C58">
              <w:rPr>
                <w:rFonts w:ascii="Times New Roman" w:hAnsi="Times New Roman"/>
              </w:rPr>
              <w:t>школьные учебно-производственные комбин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t>ты, логопедические пункты</w:t>
            </w:r>
          </w:p>
        </w:tc>
        <w:tc>
          <w:tcPr>
            <w:tcW w:w="1838" w:type="dxa"/>
            <w:vAlign w:val="bottom"/>
          </w:tcPr>
          <w:p w:rsidR="00AB33FD" w:rsidRPr="002A1C5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B33FD" w:rsidRPr="002A1C5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2A1C5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2A1C5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2A1C58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5900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1861C8" w:rsidRDefault="00AB33F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B33FD" w:rsidRPr="001861C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B33FD" w:rsidRPr="001861C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1861C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1861C8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1861C8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4585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1861C8" w:rsidRDefault="00AB33F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1861C8" w:rsidRDefault="00AB33F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B33FD" w:rsidRPr="001861C8" w:rsidRDefault="00AB33F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1861C8" w:rsidRDefault="00AB33F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1861C8" w:rsidRDefault="00AB33F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1861C8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4585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1861C8" w:rsidRDefault="00AB33F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B33FD" w:rsidRPr="001861C8" w:rsidRDefault="00AB33F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B33FD" w:rsidRPr="001861C8" w:rsidRDefault="00AB33F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1861C8" w:rsidRDefault="00AB33F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1861C8" w:rsidRDefault="00AB33F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B33FD" w:rsidRPr="001861C8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4585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93CCB" w:rsidRDefault="00AB33F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E93CC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B33FD" w:rsidRPr="00E93CC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E93CC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E93CC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E93CCB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93CCB" w:rsidRDefault="00AB33F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E93CC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B33FD" w:rsidRPr="00E93CC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E93CC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E93CC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E93CCB" w:rsidRDefault="00AB33F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93CCB" w:rsidRDefault="00AB33F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B33FD" w:rsidRPr="00E93CC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B33FD" w:rsidRPr="00E93CC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E93CC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E93CC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B33FD" w:rsidRPr="00E93CCB" w:rsidRDefault="00AB33FD" w:rsidP="009713E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AB33FD" w:rsidRPr="00E93CC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B33FD" w:rsidRPr="00E93CC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B33FD" w:rsidRPr="00E93CC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E93CCB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E93CCB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E93CCB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B33FD" w:rsidRPr="00E93CCB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B33FD" w:rsidRPr="00E93CCB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E93CCB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E93CCB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8153E" w:rsidRDefault="00AB33F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B33FD" w:rsidRPr="00E93CCB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B33FD" w:rsidRPr="00E93CCB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B33FD" w:rsidRPr="00E93CCB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E93CCB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B33FD" w:rsidRPr="00E93CCB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D2329A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«Социальная поддержка граждан Республики Татарстан» на 2014 – 2020 годы</w:t>
            </w:r>
          </w:p>
        </w:tc>
        <w:tc>
          <w:tcPr>
            <w:tcW w:w="1838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D2329A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11454,1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52875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«Социальные выплаты» на 2014 – 2020 годы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F52875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52875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ем обучающихся в образовательных организ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циях»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F52875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52875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помощи (питание  учащихся)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F52875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52875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F52875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52875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F52875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52875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B33FD" w:rsidRPr="00F52875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52875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«Улучшение социально-экономического положения семей» на 2015 – 2020 годы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F52875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6823,1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52875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F52875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52875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ю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щих образовательную программу дошкольн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го образования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F52875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52875" w:rsidRDefault="00AB33FD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F52875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52875" w:rsidRDefault="00AB33FD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F52875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52875" w:rsidRDefault="00AB33FD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B33FD" w:rsidRPr="00F52875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52875" w:rsidRDefault="00AB33FD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F52875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6069,3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52875" w:rsidRDefault="00AB33FD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F52875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6069,3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52875" w:rsidRDefault="00AB33FD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B33FD" w:rsidRPr="00F52875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6069,3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B70478" w:rsidRDefault="00AB33FD" w:rsidP="00153BF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благопр</w:t>
            </w:r>
            <w:r w:rsidRPr="00B70478">
              <w:rPr>
                <w:rFonts w:ascii="Times New Roman" w:hAnsi="Times New Roman"/>
                <w:color w:val="000000"/>
              </w:rPr>
              <w:t>и</w:t>
            </w:r>
            <w:r w:rsidRPr="00B70478">
              <w:rPr>
                <w:rFonts w:ascii="Times New Roman" w:hAnsi="Times New Roman"/>
                <w:color w:val="000000"/>
              </w:rPr>
              <w:t>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744,8</w:t>
            </w:r>
          </w:p>
        </w:tc>
      </w:tr>
      <w:tr w:rsidR="00AB33FD" w:rsidRPr="00371815" w:rsidTr="00E27218">
        <w:trPr>
          <w:trHeight w:val="569"/>
        </w:trPr>
        <w:tc>
          <w:tcPr>
            <w:tcW w:w="4671" w:type="dxa"/>
          </w:tcPr>
          <w:p w:rsidR="00AB33FD" w:rsidRPr="00B70478" w:rsidRDefault="00AB33FD" w:rsidP="00153BF3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744,8</w:t>
            </w:r>
          </w:p>
        </w:tc>
      </w:tr>
      <w:tr w:rsidR="00AB33FD" w:rsidRPr="00371815" w:rsidTr="00E27218">
        <w:trPr>
          <w:trHeight w:val="569"/>
        </w:trPr>
        <w:tc>
          <w:tcPr>
            <w:tcW w:w="4671" w:type="dxa"/>
          </w:tcPr>
          <w:p w:rsidR="00AB33FD" w:rsidRPr="00B70478" w:rsidRDefault="00AB33FD" w:rsidP="00153BF3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</w:t>
            </w:r>
            <w:r w:rsidRPr="00B70478">
              <w:rPr>
                <w:rFonts w:ascii="Times New Roman" w:hAnsi="Times New Roman"/>
              </w:rPr>
              <w:t>с</w:t>
            </w:r>
            <w:r w:rsidRPr="00B70478">
              <w:rPr>
                <w:rFonts w:ascii="Times New Roman" w:hAnsi="Times New Roman"/>
              </w:rPr>
              <w:t>печения выполнения функций государстве</w:t>
            </w:r>
            <w:r w:rsidRPr="00B70478">
              <w:rPr>
                <w:rFonts w:ascii="Times New Roman" w:hAnsi="Times New Roman"/>
              </w:rPr>
              <w:t>н</w:t>
            </w:r>
            <w:r w:rsidRPr="00B70478">
              <w:rPr>
                <w:rFonts w:ascii="Times New Roman" w:hAnsi="Times New Roman"/>
              </w:rPr>
              <w:t>ными (муниципальными) органами, казенн</w:t>
            </w:r>
            <w:r w:rsidRPr="00B70478">
              <w:rPr>
                <w:rFonts w:ascii="Times New Roman" w:hAnsi="Times New Roman"/>
              </w:rPr>
              <w:t>ы</w:t>
            </w:r>
            <w:r w:rsidRPr="00B70478">
              <w:rPr>
                <w:rFonts w:ascii="Times New Roman" w:hAnsi="Times New Roman"/>
              </w:rPr>
              <w:t>ми учреждениями, органами управления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738,8</w:t>
            </w:r>
          </w:p>
        </w:tc>
      </w:tr>
      <w:tr w:rsidR="00AB33FD" w:rsidRPr="00371815" w:rsidTr="00512051">
        <w:trPr>
          <w:trHeight w:val="569"/>
        </w:trPr>
        <w:tc>
          <w:tcPr>
            <w:tcW w:w="4671" w:type="dxa"/>
            <w:vAlign w:val="bottom"/>
          </w:tcPr>
          <w:p w:rsidR="00AB33FD" w:rsidRPr="00FE543B" w:rsidRDefault="00AB33F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738,8</w:t>
            </w:r>
          </w:p>
        </w:tc>
      </w:tr>
      <w:tr w:rsidR="00AB33FD" w:rsidRPr="00371815" w:rsidTr="00512051">
        <w:trPr>
          <w:trHeight w:val="569"/>
        </w:trPr>
        <w:tc>
          <w:tcPr>
            <w:tcW w:w="4671" w:type="dxa"/>
            <w:vAlign w:val="bottom"/>
          </w:tcPr>
          <w:p w:rsidR="00AB33FD" w:rsidRPr="00FE543B" w:rsidRDefault="00AB33F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B33FD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738,8</w:t>
            </w:r>
          </w:p>
        </w:tc>
      </w:tr>
      <w:tr w:rsidR="00AB33FD" w:rsidRPr="00371815" w:rsidTr="00512051">
        <w:trPr>
          <w:trHeight w:val="569"/>
        </w:trPr>
        <w:tc>
          <w:tcPr>
            <w:tcW w:w="4671" w:type="dxa"/>
            <w:vAlign w:val="bottom"/>
          </w:tcPr>
          <w:p w:rsidR="00AB33FD" w:rsidRPr="00FE543B" w:rsidRDefault="00AB33F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Default="00AB33F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AB33FD" w:rsidRPr="00371815" w:rsidTr="00512051">
        <w:trPr>
          <w:trHeight w:val="569"/>
        </w:trPr>
        <w:tc>
          <w:tcPr>
            <w:tcW w:w="4671" w:type="dxa"/>
            <w:vAlign w:val="bottom"/>
          </w:tcPr>
          <w:p w:rsidR="00AB33FD" w:rsidRPr="00FE543B" w:rsidRDefault="00AB33F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AB33FD" w:rsidRPr="00371815" w:rsidTr="00512051">
        <w:trPr>
          <w:trHeight w:val="569"/>
        </w:trPr>
        <w:tc>
          <w:tcPr>
            <w:tcW w:w="4671" w:type="dxa"/>
            <w:vAlign w:val="bottom"/>
          </w:tcPr>
          <w:p w:rsidR="00AB33FD" w:rsidRPr="00FE543B" w:rsidRDefault="00AB33F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F52875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F52875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B33FD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AB33FD" w:rsidRPr="00371815" w:rsidTr="00512051">
        <w:trPr>
          <w:trHeight w:val="569"/>
        </w:trPr>
        <w:tc>
          <w:tcPr>
            <w:tcW w:w="4671" w:type="dxa"/>
            <w:vAlign w:val="bottom"/>
          </w:tcPr>
          <w:p w:rsidR="00AB33FD" w:rsidRPr="0086258A" w:rsidRDefault="00AB33FD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>Муниципальная адресная программа по проведению капитального ремонта мног</w:t>
            </w:r>
            <w:r w:rsidRPr="00341326">
              <w:rPr>
                <w:rFonts w:ascii="Times New Roman" w:hAnsi="Times New Roman"/>
                <w:b/>
              </w:rPr>
              <w:t>о</w:t>
            </w:r>
            <w:r w:rsidRPr="00341326">
              <w:rPr>
                <w:rFonts w:ascii="Times New Roman" w:hAnsi="Times New Roman"/>
                <w:b/>
              </w:rPr>
              <w:t>квартирных домов на 201</w:t>
            </w:r>
            <w:r>
              <w:rPr>
                <w:rFonts w:ascii="Times New Roman" w:hAnsi="Times New Roman"/>
                <w:b/>
              </w:rPr>
              <w:t xml:space="preserve">7 </w:t>
            </w:r>
            <w:r w:rsidRPr="00341326">
              <w:rPr>
                <w:rFonts w:ascii="Times New Roman" w:hAnsi="Times New Roman"/>
                <w:b/>
              </w:rPr>
              <w:t>год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 муниципальном районе</w:t>
            </w:r>
          </w:p>
        </w:tc>
        <w:tc>
          <w:tcPr>
            <w:tcW w:w="1838" w:type="dxa"/>
            <w:vAlign w:val="bottom"/>
          </w:tcPr>
          <w:p w:rsidR="00AB33FD" w:rsidRPr="00341326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AB33FD" w:rsidRPr="003413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3413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3413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341326" w:rsidRDefault="00AB33FD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1289</w:t>
            </w:r>
          </w:p>
        </w:tc>
      </w:tr>
      <w:tr w:rsidR="00AB33FD" w:rsidRPr="00371815" w:rsidTr="00512051">
        <w:trPr>
          <w:trHeight w:val="569"/>
        </w:trPr>
        <w:tc>
          <w:tcPr>
            <w:tcW w:w="4671" w:type="dxa"/>
            <w:vAlign w:val="bottom"/>
          </w:tcPr>
          <w:p w:rsidR="00AB33FD" w:rsidRPr="00D02C18" w:rsidRDefault="00AB33F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</w:t>
            </w:r>
            <w:r w:rsidRPr="00D02C18">
              <w:rPr>
                <w:rFonts w:ascii="Times New Roman" w:hAnsi="Times New Roman"/>
                <w:color w:val="000000"/>
              </w:rPr>
              <w:t>е</w:t>
            </w:r>
            <w:r w:rsidRPr="00D02C18">
              <w:rPr>
                <w:rFonts w:ascii="Times New Roman" w:hAnsi="Times New Roman"/>
                <w:color w:val="000000"/>
              </w:rPr>
              <w:t>временного проведения капитального ремонта общего имущества в многоквартирных домах»</w:t>
            </w:r>
          </w:p>
        </w:tc>
        <w:tc>
          <w:tcPr>
            <w:tcW w:w="1838" w:type="dxa"/>
            <w:vAlign w:val="bottom"/>
          </w:tcPr>
          <w:p w:rsidR="00AB33FD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AB33FD" w:rsidRPr="00371815" w:rsidTr="00512051">
        <w:trPr>
          <w:trHeight w:val="569"/>
        </w:trPr>
        <w:tc>
          <w:tcPr>
            <w:tcW w:w="4671" w:type="dxa"/>
            <w:vAlign w:val="bottom"/>
          </w:tcPr>
          <w:p w:rsidR="00AB33FD" w:rsidRPr="00826CCF" w:rsidRDefault="00AB33F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</w:t>
            </w:r>
            <w:r w:rsidRPr="00826CCF">
              <w:rPr>
                <w:rFonts w:ascii="Times New Roman" w:hAnsi="Times New Roman"/>
                <w:color w:val="000000"/>
              </w:rPr>
              <w:t>о</w:t>
            </w:r>
            <w:r w:rsidRPr="00826CCF">
              <w:rPr>
                <w:rFonts w:ascii="Times New Roman" w:hAnsi="Times New Roman"/>
                <w:color w:val="000000"/>
              </w:rPr>
              <w:t>гоквартирных домов</w:t>
            </w:r>
          </w:p>
        </w:tc>
        <w:tc>
          <w:tcPr>
            <w:tcW w:w="1838" w:type="dxa"/>
            <w:vAlign w:val="bottom"/>
          </w:tcPr>
          <w:p w:rsidR="00AB33FD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AB33FD" w:rsidRPr="00371815" w:rsidTr="00512051">
        <w:trPr>
          <w:trHeight w:val="569"/>
        </w:trPr>
        <w:tc>
          <w:tcPr>
            <w:tcW w:w="4671" w:type="dxa"/>
            <w:vAlign w:val="bottom"/>
          </w:tcPr>
          <w:p w:rsidR="00AB33FD" w:rsidRPr="00E94186" w:rsidRDefault="00AB33F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</w:t>
            </w:r>
            <w:r w:rsidRPr="00E94186">
              <w:rPr>
                <w:rFonts w:ascii="Times New Roman" w:hAnsi="Times New Roman"/>
                <w:szCs w:val="24"/>
              </w:rPr>
              <w:t>д</w:t>
            </w:r>
            <w:r w:rsidRPr="00E94186">
              <w:rPr>
                <w:rFonts w:ascii="Times New Roman" w:hAnsi="Times New Roman"/>
                <w:szCs w:val="24"/>
              </w:rPr>
              <w:t>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AB33FD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AB33FD" w:rsidRPr="00371815" w:rsidTr="00045677">
        <w:trPr>
          <w:trHeight w:val="569"/>
        </w:trPr>
        <w:tc>
          <w:tcPr>
            <w:tcW w:w="4671" w:type="dxa"/>
          </w:tcPr>
          <w:p w:rsidR="00AB33FD" w:rsidRPr="00826CCF" w:rsidRDefault="00AB33FD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AB33FD" w:rsidRPr="00826CCF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AB33FD" w:rsidRPr="00826CC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826CC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AB33FD" w:rsidRPr="00826CC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826CCF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AB33FD" w:rsidRPr="00371815" w:rsidTr="00045677">
        <w:trPr>
          <w:trHeight w:val="569"/>
        </w:trPr>
        <w:tc>
          <w:tcPr>
            <w:tcW w:w="4671" w:type="dxa"/>
          </w:tcPr>
          <w:p w:rsidR="00AB33FD" w:rsidRPr="00826CCF" w:rsidRDefault="00AB33FD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AB33FD" w:rsidRPr="00826CCF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AB33FD" w:rsidRPr="00826CC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826CC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AB33FD" w:rsidRPr="00826CC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B33FD" w:rsidRPr="00826CCF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AB33FD" w:rsidRPr="00371815" w:rsidTr="004C37B3">
        <w:trPr>
          <w:trHeight w:val="569"/>
        </w:trPr>
        <w:tc>
          <w:tcPr>
            <w:tcW w:w="4671" w:type="dxa"/>
            <w:vAlign w:val="bottom"/>
          </w:tcPr>
          <w:p w:rsidR="00AB33FD" w:rsidRPr="004F5A20" w:rsidRDefault="00AB33FD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>Комплексная программа по профилактики правонарушений в Аксубаевском муниц</w:t>
            </w:r>
            <w:r w:rsidRPr="004F5A20">
              <w:rPr>
                <w:rFonts w:ascii="Times New Roman" w:hAnsi="Times New Roman"/>
                <w:b/>
                <w:szCs w:val="24"/>
              </w:rPr>
              <w:t>и</w:t>
            </w:r>
            <w:r w:rsidRPr="004F5A20">
              <w:rPr>
                <w:rFonts w:ascii="Times New Roman" w:hAnsi="Times New Roman"/>
                <w:b/>
                <w:szCs w:val="24"/>
              </w:rPr>
              <w:t>пальном районе на 2017-2019 годы</w:t>
            </w:r>
          </w:p>
        </w:tc>
        <w:tc>
          <w:tcPr>
            <w:tcW w:w="1838" w:type="dxa"/>
            <w:vAlign w:val="bottom"/>
          </w:tcPr>
          <w:p w:rsidR="00AB33FD" w:rsidRPr="00D2329A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AB33FD" w:rsidRPr="00D2329A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D2329A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D2329A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D2329A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228,5</w:t>
            </w:r>
          </w:p>
        </w:tc>
      </w:tr>
      <w:tr w:rsidR="00AB33FD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B33FD" w:rsidRPr="00996605" w:rsidRDefault="00AB33FD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"Совершенствование деятельности по профилактике правонаруш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ний и преступлений"</w:t>
            </w:r>
          </w:p>
        </w:tc>
        <w:tc>
          <w:tcPr>
            <w:tcW w:w="1838" w:type="dxa"/>
            <w:vAlign w:val="bottom"/>
          </w:tcPr>
          <w:p w:rsidR="00AB33FD" w:rsidRDefault="00AB33FD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AB33FD" w:rsidRDefault="00AB33FD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Default="00AB33FD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Default="00AB33FD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  228,5</w:t>
            </w:r>
          </w:p>
        </w:tc>
      </w:tr>
      <w:tr w:rsidR="00AB33FD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B33FD" w:rsidRPr="00E861AE" w:rsidRDefault="00AB33FD" w:rsidP="001120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ласти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AB33FD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B33FD" w:rsidRPr="00E861AE" w:rsidRDefault="00AB33FD" w:rsidP="001120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AB33FD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B33FD" w:rsidRPr="00D2329A" w:rsidRDefault="00AB33FD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AB33FD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B33FD" w:rsidRPr="00C84AB8" w:rsidRDefault="00AB33FD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</w:t>
            </w:r>
            <w:r w:rsidRPr="00C84AB8">
              <w:rPr>
                <w:rFonts w:ascii="Times New Roman" w:hAnsi="Times New Roman"/>
                <w:szCs w:val="24"/>
              </w:rPr>
              <w:t>о</w:t>
            </w:r>
            <w:r w:rsidRPr="00C84AB8">
              <w:rPr>
                <w:rFonts w:ascii="Times New Roman" w:hAnsi="Times New Roman"/>
                <w:szCs w:val="24"/>
              </w:rPr>
              <w:t>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AB33FD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AB33FD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B33FD" w:rsidRPr="00135ADF" w:rsidRDefault="00AB33FD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208,5</w:t>
            </w:r>
          </w:p>
        </w:tc>
      </w:tr>
      <w:tr w:rsidR="00AB33FD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B33FD" w:rsidRPr="00D2329A" w:rsidRDefault="00AB33FD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B33FD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208,5</w:t>
            </w:r>
          </w:p>
        </w:tc>
      </w:tr>
      <w:tr w:rsidR="00AB33FD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B33FD" w:rsidRPr="00D2329A" w:rsidRDefault="00AB33FD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208,5</w:t>
            </w:r>
          </w:p>
        </w:tc>
      </w:tr>
      <w:tr w:rsidR="00AB33FD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B33FD" w:rsidRPr="00C84AB8" w:rsidRDefault="00AB33FD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</w:t>
            </w:r>
            <w:r w:rsidRPr="00C84AB8">
              <w:rPr>
                <w:rFonts w:ascii="Times New Roman" w:hAnsi="Times New Roman"/>
                <w:szCs w:val="24"/>
              </w:rPr>
              <w:t>о</w:t>
            </w:r>
            <w:r w:rsidRPr="00C84AB8">
              <w:rPr>
                <w:rFonts w:ascii="Times New Roman" w:hAnsi="Times New Roman"/>
                <w:szCs w:val="24"/>
              </w:rPr>
              <w:t>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AB33FD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208,5</w:t>
            </w:r>
          </w:p>
        </w:tc>
      </w:tr>
      <w:tr w:rsidR="00AB33FD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B33FD" w:rsidRPr="00C84AB8" w:rsidRDefault="00AB33FD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 на 2017-2020 годы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AB33FD" w:rsidRPr="007878CC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FC4AAC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FC4AAC">
              <w:rPr>
                <w:rFonts w:ascii="Times New Roman" w:hAnsi="Times New Roman"/>
                <w:b/>
                <w:color w:val="000000"/>
                <w:lang w:eastAsia="ru-RU"/>
              </w:rPr>
              <w:t>65</w:t>
            </w:r>
          </w:p>
        </w:tc>
      </w:tr>
      <w:tr w:rsidR="00AB33FD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B33FD" w:rsidRPr="00C84AB8" w:rsidRDefault="00AB33FD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терр</w:t>
            </w:r>
            <w:r w:rsidRPr="00135370">
              <w:rPr>
                <w:rFonts w:ascii="Times New Roman" w:hAnsi="Times New Roman"/>
                <w:color w:val="000000"/>
              </w:rPr>
              <w:t>о</w:t>
            </w:r>
            <w:r w:rsidRPr="00135370">
              <w:rPr>
                <w:rFonts w:ascii="Times New Roman" w:hAnsi="Times New Roman"/>
                <w:color w:val="000000"/>
              </w:rPr>
              <w:t>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AB33FD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B33FD" w:rsidRPr="008C0078" w:rsidRDefault="00AB33FD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AB33FD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B33FD" w:rsidRPr="00C84AB8" w:rsidRDefault="00AB33FD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AB33FD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B33FD" w:rsidRPr="006F2104" w:rsidRDefault="00AB33FD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AB33FD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B33FD" w:rsidRPr="006F2104" w:rsidRDefault="00AB33FD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AB33FD" w:rsidRDefault="00AB33FD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B33FD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D2329A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ления и территорий от чрезвычайных 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туаций, обеспечение пожарной безопасности и безопасности людей на водных объектах в Аксубаевском муниципальном на 2016 – 2020 годы»</w:t>
            </w:r>
          </w:p>
        </w:tc>
        <w:tc>
          <w:tcPr>
            <w:tcW w:w="1838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D2329A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1446,6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187D31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ного и техногенного характера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AB33FD" w:rsidRPr="00187D3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07 2 00 0000 0</w:t>
            </w:r>
          </w:p>
        </w:tc>
        <w:tc>
          <w:tcPr>
            <w:tcW w:w="1015" w:type="dxa"/>
            <w:vAlign w:val="bottom"/>
          </w:tcPr>
          <w:p w:rsidR="00AB33FD" w:rsidRPr="00187D3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187D3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187D3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187D31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1446,6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187D31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эффе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тивности управления в области гражданской обороны, предупреждения и ликвидации чре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вычайных ситуаций»</w:t>
            </w:r>
          </w:p>
        </w:tc>
        <w:tc>
          <w:tcPr>
            <w:tcW w:w="1838" w:type="dxa"/>
            <w:vAlign w:val="bottom"/>
          </w:tcPr>
          <w:p w:rsidR="00AB33FD" w:rsidRPr="00187D3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07 2 01 0000 0</w:t>
            </w:r>
          </w:p>
        </w:tc>
        <w:tc>
          <w:tcPr>
            <w:tcW w:w="1015" w:type="dxa"/>
            <w:vAlign w:val="bottom"/>
          </w:tcPr>
          <w:p w:rsidR="00AB33FD" w:rsidRPr="00187D3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187D3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187D3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187D31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1446,6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187D31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AB33FD" w:rsidRPr="00187D3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AB33FD" w:rsidRPr="00187D3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187D3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187D3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187D31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1446,6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187D31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B33FD" w:rsidRPr="00187D3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AB33FD" w:rsidRPr="00187D3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187D3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187D3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187D31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1434,6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5B2224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AB33FD" w:rsidRPr="005B222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AB33FD" w:rsidRPr="005B222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5B222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B33FD" w:rsidRPr="005B222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5B2224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1434,6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5B2224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AB33FD" w:rsidRPr="005B222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AB33FD" w:rsidRPr="005B222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5B222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B33FD" w:rsidRPr="005B222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B33FD" w:rsidRPr="005B2224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1434,6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5B2224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5B222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AB33FD" w:rsidRPr="005B222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5B222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5B222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5B2224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5B2224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AB33FD" w:rsidRPr="005B222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AB33FD" w:rsidRPr="005B222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5B222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B33FD" w:rsidRPr="005B222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5B2224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5B2224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AB33FD" w:rsidRPr="005B222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AB33FD" w:rsidRPr="005B222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5B222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B33FD" w:rsidRPr="005B222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B33FD" w:rsidRPr="005B2224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D2329A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D2329A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50105,7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30E26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 на 2016 – 2020 годы»</w:t>
            </w:r>
          </w:p>
        </w:tc>
        <w:tc>
          <w:tcPr>
            <w:tcW w:w="1838" w:type="dxa"/>
            <w:vAlign w:val="bottom"/>
          </w:tcPr>
          <w:p w:rsidR="00AB33FD" w:rsidRPr="00030E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AB33FD" w:rsidRPr="00030E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030E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030E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030E26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1195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30E26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тие музеев»</w:t>
            </w:r>
          </w:p>
        </w:tc>
        <w:tc>
          <w:tcPr>
            <w:tcW w:w="1838" w:type="dxa"/>
            <w:vAlign w:val="bottom"/>
          </w:tcPr>
          <w:p w:rsidR="00AB33FD" w:rsidRPr="00030E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AB33FD" w:rsidRPr="00030E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030E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030E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030E26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1195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30E26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AB33FD" w:rsidRPr="00030E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AB33FD" w:rsidRPr="00030E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030E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030E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030E26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1195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30E26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B33FD" w:rsidRPr="00030E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AB33FD" w:rsidRPr="00030E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030E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030E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030E26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1195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CA35C2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B33FD" w:rsidRPr="00CA35C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AB33FD" w:rsidRPr="00CA35C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CA35C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B33FD" w:rsidRPr="00CA35C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CA35C2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1195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CA35C2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AB33FD" w:rsidRPr="00CA35C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AB33FD" w:rsidRPr="00CA35C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CA35C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B33FD" w:rsidRPr="00CA35C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B33FD" w:rsidRPr="00CA35C2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1195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F5F33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 на 2016 – 2020 годы»</w:t>
            </w:r>
          </w:p>
        </w:tc>
        <w:tc>
          <w:tcPr>
            <w:tcW w:w="1838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EF5F33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18710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F5F33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библиотечного обслуживания»</w:t>
            </w:r>
          </w:p>
        </w:tc>
        <w:tc>
          <w:tcPr>
            <w:tcW w:w="1838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EF5F33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18710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F5F33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838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EF5F33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F5F33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EF5F33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F5F33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EF5F33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F5F33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B33FD" w:rsidRPr="00EF5F33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F5F33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EF5F33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18660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F5F33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EF5F33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18660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F5F33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EF5F33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18660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F5F33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B33FD" w:rsidRPr="00EF5F33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B33FD" w:rsidRPr="00EF5F33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18660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676E4C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 2016 – 2020 годы»</w:t>
            </w:r>
          </w:p>
        </w:tc>
        <w:tc>
          <w:tcPr>
            <w:tcW w:w="1838" w:type="dxa"/>
            <w:vAlign w:val="bottom"/>
          </w:tcPr>
          <w:p w:rsidR="00AB33FD" w:rsidRPr="00676E4C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AB33FD" w:rsidRPr="00676E4C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676E4C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676E4C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676E4C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28860,7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676E4C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музыкального искусства»</w:t>
            </w:r>
          </w:p>
        </w:tc>
        <w:tc>
          <w:tcPr>
            <w:tcW w:w="1838" w:type="dxa"/>
            <w:vAlign w:val="bottom"/>
          </w:tcPr>
          <w:p w:rsidR="00AB33FD" w:rsidRPr="00676E4C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AB33FD" w:rsidRPr="00676E4C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676E4C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676E4C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676E4C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28860,7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676E4C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AB33FD" w:rsidRPr="00676E4C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AB33FD" w:rsidRPr="00676E4C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676E4C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676E4C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676E4C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28860,7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676E4C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676E4C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AB33FD" w:rsidRPr="00676E4C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676E4C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676E4C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812F9" w:rsidRDefault="00AB33F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B33FD" w:rsidRPr="00A812F9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AB33FD" w:rsidRPr="00A812F9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A812F9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B33FD" w:rsidRPr="00A812F9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812F9" w:rsidRDefault="00AB33F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AB33FD" w:rsidRPr="00A812F9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AB33FD" w:rsidRPr="00A812F9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A812F9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B33FD" w:rsidRPr="00A812F9" w:rsidRDefault="00AB33F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B33FD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676E4C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B33FD" w:rsidRPr="00676E4C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AB33FD" w:rsidRPr="00676E4C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676E4C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676E4C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676E4C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28510,7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812F9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B33FD" w:rsidRPr="00A812F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AB33FD" w:rsidRPr="00A812F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A812F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B33FD" w:rsidRPr="00A812F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A812F9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28510,7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812F9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AB33FD" w:rsidRPr="00A812F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AB33FD" w:rsidRPr="00A812F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A812F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B33FD" w:rsidRPr="00A812F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B33FD" w:rsidRPr="00A812F9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28510,7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F5426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 на 2016 – 2020 годы»</w:t>
            </w:r>
          </w:p>
        </w:tc>
        <w:tc>
          <w:tcPr>
            <w:tcW w:w="1838" w:type="dxa"/>
            <w:vAlign w:val="bottom"/>
          </w:tcPr>
          <w:p w:rsidR="00AB33FD" w:rsidRPr="00AF54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AB33FD" w:rsidRPr="00AF54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AF54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AF54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AF5426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F5426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кинемат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графии»</w:t>
            </w:r>
          </w:p>
        </w:tc>
        <w:tc>
          <w:tcPr>
            <w:tcW w:w="1838" w:type="dxa"/>
            <w:vAlign w:val="bottom"/>
          </w:tcPr>
          <w:p w:rsidR="00AB33FD" w:rsidRPr="00AF54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AB33FD" w:rsidRPr="00AF54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AF54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AF54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AF5426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F5426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AB33FD" w:rsidRPr="00AF54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AB33FD" w:rsidRPr="00AF54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AF54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AF54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AF5426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F5426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B33FD" w:rsidRPr="00AF54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AB33FD" w:rsidRPr="00AF54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AF54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AF542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AF5426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152334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B33FD" w:rsidRPr="0015233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AB33FD" w:rsidRPr="0015233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15233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B33FD" w:rsidRPr="0015233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152334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152334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AB33FD" w:rsidRPr="0015233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AB33FD" w:rsidRPr="0015233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15233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B33FD" w:rsidRPr="0015233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B33FD" w:rsidRPr="00152334" w:rsidRDefault="00AB33F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</w:t>
            </w:r>
            <w:r w:rsidRPr="008071D5">
              <w:rPr>
                <w:rFonts w:ascii="Times New Roman" w:hAnsi="Times New Roman"/>
              </w:rPr>
              <w:t>е</w:t>
            </w:r>
            <w:r w:rsidRPr="008071D5">
              <w:rPr>
                <w:rFonts w:ascii="Times New Roman" w:hAnsi="Times New Roman"/>
              </w:rPr>
              <w:t>ства на 2016-2020 годы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B33FD" w:rsidRPr="00BF0229" w:rsidRDefault="00AB33F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BF0229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AB33FD" w:rsidRPr="00BF0229" w:rsidRDefault="00AB33FD" w:rsidP="00FA520B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AB33FD" w:rsidRPr="00BF0229" w:rsidRDefault="00AB33F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BF022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BF022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BF0229" w:rsidRDefault="00AB33F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A750E" w:rsidRDefault="00AB33F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архивного дела»</w:t>
            </w:r>
          </w:p>
        </w:tc>
        <w:tc>
          <w:tcPr>
            <w:tcW w:w="1838" w:type="dxa"/>
            <w:vAlign w:val="bottom"/>
          </w:tcPr>
          <w:p w:rsidR="00AB33FD" w:rsidRDefault="00AB33F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AB33FD" w:rsidRPr="00BF0229" w:rsidRDefault="00AB33F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BF022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BF022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A750E" w:rsidRDefault="00AB33F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AB33FD" w:rsidRPr="003856CF" w:rsidRDefault="00AB33F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B33FD" w:rsidRPr="00BF0229" w:rsidRDefault="00AB33F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BF022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BF022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E543B" w:rsidRDefault="00AB33F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B33FD" w:rsidRPr="00BF0229" w:rsidRDefault="00AB33F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B33FD" w:rsidRPr="00BF0229" w:rsidRDefault="00AB33F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BF022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BF022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BF0229" w:rsidRDefault="00AB33F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E543B" w:rsidRDefault="00AB33F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BF0229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B33FD" w:rsidRPr="00BF0229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BF022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BF022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BF0229" w:rsidRDefault="00AB33F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E543B" w:rsidRDefault="00AB33F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BF0229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B33FD" w:rsidRPr="00BF0229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BF022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BF022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B33FD" w:rsidRPr="00BF0229" w:rsidRDefault="00AB33F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BF0229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BF0229" w:rsidRDefault="00AB33F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B33FD" w:rsidRPr="00BF0229" w:rsidRDefault="00AB33F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BF022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BF0229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BF0229" w:rsidRDefault="00AB33F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E543B" w:rsidRDefault="00AB33F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BF0229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B33FD" w:rsidRPr="00BF0229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BF0229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BF0229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BF0229" w:rsidRDefault="00AB33F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E543B" w:rsidRDefault="00AB33F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BF0229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B33FD" w:rsidRPr="00BF0229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BF0229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BF0229" w:rsidRDefault="00AB33F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B33FD" w:rsidRPr="00BF0229" w:rsidRDefault="00AB33F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D2329A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жающей среды Аксубаевского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пального района на 2016 – 2020 годы»</w:t>
            </w:r>
          </w:p>
        </w:tc>
        <w:tc>
          <w:tcPr>
            <w:tcW w:w="1838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D2329A" w:rsidRDefault="00AB33FD" w:rsidP="00FF7A2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665,5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2A6F2E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ружающей среды Аксубаевского муниципал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ного района на 2016 – 2020 годы»</w:t>
            </w:r>
          </w:p>
        </w:tc>
        <w:tc>
          <w:tcPr>
            <w:tcW w:w="1838" w:type="dxa"/>
            <w:vAlign w:val="bottom"/>
          </w:tcPr>
          <w:p w:rsidR="00AB33FD" w:rsidRPr="002A6F2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AB33FD" w:rsidRPr="002A6F2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2A6F2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2A6F2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2A6F2E" w:rsidRDefault="00AB33F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2A6F2E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охраны окружающей среды»</w:t>
            </w:r>
          </w:p>
        </w:tc>
        <w:tc>
          <w:tcPr>
            <w:tcW w:w="1838" w:type="dxa"/>
            <w:vAlign w:val="bottom"/>
          </w:tcPr>
          <w:p w:rsidR="00AB33FD" w:rsidRPr="002A6F2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AB33FD" w:rsidRPr="002A6F2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2A6F2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2A6F2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2A6F2E" w:rsidRDefault="00AB33F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2A6F2E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ружающей среды</w:t>
            </w:r>
          </w:p>
        </w:tc>
        <w:tc>
          <w:tcPr>
            <w:tcW w:w="1838" w:type="dxa"/>
            <w:vAlign w:val="bottom"/>
          </w:tcPr>
          <w:p w:rsidR="00AB33FD" w:rsidRPr="002A6F2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AB33FD" w:rsidRPr="002A6F2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2A6F2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2A6F2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2A6F2E" w:rsidRDefault="00AB33F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E11DD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DD">
              <w:rPr>
                <w:rFonts w:ascii="Times New Roman" w:hAnsi="Times New Roman"/>
                <w:color w:val="000000"/>
                <w:lang w:eastAsia="ru-RU"/>
              </w:rPr>
              <w:t>Капитальные вложения в объекты недвижим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го имущества государственной (муниципал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ной) собственности</w:t>
            </w:r>
          </w:p>
        </w:tc>
        <w:tc>
          <w:tcPr>
            <w:tcW w:w="1838" w:type="dxa"/>
            <w:vAlign w:val="bottom"/>
          </w:tcPr>
          <w:p w:rsidR="00AB33FD" w:rsidRPr="002A6F2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AB33FD" w:rsidRPr="002A6F2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AB33FD" w:rsidRPr="002A6F2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2A6F2E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2A6F2E" w:rsidRDefault="00AB33FD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D52896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AB33FD" w:rsidRPr="00D5289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AB33FD" w:rsidRPr="00D5289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AB33FD" w:rsidRPr="00D5289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AB33FD" w:rsidRPr="00D5289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D52896" w:rsidRDefault="00AB33FD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D52896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AB33FD" w:rsidRPr="00D5289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AB33FD" w:rsidRPr="00D5289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AB33FD" w:rsidRPr="00D5289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AB33FD" w:rsidRPr="00D52896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B33FD" w:rsidRPr="00D52896" w:rsidRDefault="00AB33FD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D2329A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м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лодежной политики, физической культуры и спорта 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1015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D2329A" w:rsidRDefault="00AB33FD" w:rsidP="008242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10289,3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B4C41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Подпрограмма «Развитие физической культ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ры и спорта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AB33FD" w:rsidRPr="00FB4C4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10 1 00 0000 0</w:t>
            </w:r>
          </w:p>
        </w:tc>
        <w:tc>
          <w:tcPr>
            <w:tcW w:w="1015" w:type="dxa"/>
            <w:vAlign w:val="bottom"/>
          </w:tcPr>
          <w:p w:rsidR="00AB33FD" w:rsidRPr="00FB4C4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FB4C4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FB4C4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FB4C41" w:rsidRDefault="00AB33F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9361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B4C41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физической культуры и спорта Аксубаевском муниц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пальном районе»</w:t>
            </w:r>
          </w:p>
        </w:tc>
        <w:tc>
          <w:tcPr>
            <w:tcW w:w="1838" w:type="dxa"/>
            <w:vAlign w:val="bottom"/>
          </w:tcPr>
          <w:p w:rsidR="00AB33FD" w:rsidRPr="00FB4C4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1015" w:type="dxa"/>
            <w:vAlign w:val="bottom"/>
          </w:tcPr>
          <w:p w:rsidR="00AB33FD" w:rsidRPr="00FB4C4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FB4C4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FB4C4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FB4C41" w:rsidRDefault="00AB33F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9361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B4C41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AB33FD" w:rsidRPr="00FB4C4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AB33FD" w:rsidRPr="00FB4C4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FB4C4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FB4C41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FB4C41" w:rsidRDefault="00AB33F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20A22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A20A2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AB33FD" w:rsidRPr="00A20A2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A20A2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A20A2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A20A22" w:rsidRDefault="00AB33F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20A22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AB33FD" w:rsidRPr="00A20A2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AB33FD" w:rsidRPr="00A20A2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A20A2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B33FD" w:rsidRPr="00A20A2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A20A22" w:rsidRDefault="00AB33F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20A22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AB33FD" w:rsidRPr="00A20A2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AB33FD" w:rsidRPr="00A20A2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A20A2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B33FD" w:rsidRPr="00A20A22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B33FD" w:rsidRPr="00A20A22" w:rsidRDefault="00AB33F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7E772F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1838" w:type="dxa"/>
            <w:vAlign w:val="bottom"/>
          </w:tcPr>
          <w:p w:rsidR="00AB33FD" w:rsidRPr="007E772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AB33FD" w:rsidRPr="007E772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7E772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7E772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7E772F" w:rsidRDefault="00AB33F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8926,6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7E772F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B33FD" w:rsidRPr="007E772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AB33FD" w:rsidRPr="007E772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7E772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7E772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7E772F" w:rsidRDefault="00AB33F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8926,6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7E772F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AB33FD" w:rsidRPr="007E772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AB33FD" w:rsidRPr="007E772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7E772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B33FD" w:rsidRPr="007E772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7E772F" w:rsidRDefault="00AB33F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8926,6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7E772F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AB33FD" w:rsidRPr="007E772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AB33FD" w:rsidRPr="007E772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7E772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B33FD" w:rsidRPr="007E772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B33FD" w:rsidRPr="007E772F" w:rsidRDefault="00AB33F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8926,6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47D3F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Подпрограмма «Молодежь Аксубаевского м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ниципального района на 2016 – 2020 годы»</w:t>
            </w:r>
          </w:p>
        </w:tc>
        <w:tc>
          <w:tcPr>
            <w:tcW w:w="1838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10 4 00 0000 0</w:t>
            </w:r>
          </w:p>
        </w:tc>
        <w:tc>
          <w:tcPr>
            <w:tcW w:w="1015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047D3F" w:rsidRDefault="00AB33F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928,3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47D3F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 молоде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ж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ной политики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10 4 01 0000 0</w:t>
            </w:r>
          </w:p>
        </w:tc>
        <w:tc>
          <w:tcPr>
            <w:tcW w:w="1015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047D3F" w:rsidRDefault="00AB33F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928,3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47D3F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047D3F" w:rsidRDefault="00AB33F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47D3F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047D3F" w:rsidRDefault="00AB33FD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47D3F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047D3F" w:rsidRDefault="00AB33FD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47D3F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838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AB33FD" w:rsidRPr="00047D3F" w:rsidRDefault="00AB33FD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47D3F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 учреждений мол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дежной политики</w:t>
            </w:r>
          </w:p>
        </w:tc>
        <w:tc>
          <w:tcPr>
            <w:tcW w:w="1838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047D3F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047D3F" w:rsidRDefault="00AB33FD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756,3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3022B0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B33FD" w:rsidRPr="003022B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AB33FD" w:rsidRPr="003022B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3022B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3022B0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3022B0" w:rsidRDefault="00AB33FD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756,3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DA3F84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B33FD" w:rsidRPr="00DA3F8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AB33FD" w:rsidRPr="00DA3F8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DA3F8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DA3F8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DA3F84" w:rsidRDefault="00AB33FD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756,3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DA3F84" w:rsidRDefault="00AB33F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838" w:type="dxa"/>
            <w:vAlign w:val="bottom"/>
          </w:tcPr>
          <w:p w:rsidR="00AB33FD" w:rsidRPr="00DA3F8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AB33FD" w:rsidRPr="00DA3F8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B33FD" w:rsidRPr="00DA3F8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B33FD" w:rsidRPr="00DA3F8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AB33FD" w:rsidRPr="00DA3F84" w:rsidRDefault="00AB33FD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756,3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5E0D1E" w:rsidRDefault="00AB33FD" w:rsidP="002E038B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  <w:lang w:eastAsia="en-US"/>
              </w:rPr>
              <w:t>Муниципальная программа «О доро</w:t>
            </w:r>
            <w:r w:rsidRPr="005E0D1E">
              <w:rPr>
                <w:rStyle w:val="10"/>
                <w:b/>
                <w:sz w:val="22"/>
                <w:lang w:eastAsia="en-US"/>
              </w:rPr>
              <w:t>ж</w:t>
            </w:r>
            <w:r w:rsidRPr="005E0D1E">
              <w:rPr>
                <w:rStyle w:val="10"/>
                <w:b/>
                <w:sz w:val="22"/>
                <w:lang w:eastAsia="en-US"/>
              </w:rPr>
              <w:t>ных работах на дорогах общего польз</w:t>
            </w:r>
            <w:r w:rsidRPr="005E0D1E">
              <w:rPr>
                <w:rStyle w:val="10"/>
                <w:b/>
                <w:sz w:val="22"/>
                <w:lang w:eastAsia="en-US"/>
              </w:rPr>
              <w:t>о</w:t>
            </w:r>
            <w:r w:rsidRPr="005E0D1E">
              <w:rPr>
                <w:rStyle w:val="10"/>
                <w:b/>
                <w:sz w:val="22"/>
                <w:lang w:eastAsia="en-US"/>
              </w:rPr>
              <w:t>вания местного значения Аксубаевского муниципального района на 201</w:t>
            </w:r>
            <w:r>
              <w:rPr>
                <w:rStyle w:val="10"/>
                <w:b/>
                <w:sz w:val="22"/>
                <w:lang w:eastAsia="en-US"/>
              </w:rPr>
              <w:t>8</w:t>
            </w:r>
            <w:r w:rsidRPr="005E0D1E">
              <w:rPr>
                <w:rStyle w:val="10"/>
                <w:b/>
                <w:sz w:val="22"/>
                <w:lang w:eastAsia="en-US"/>
              </w:rPr>
              <w:t xml:space="preserve"> год»</w:t>
            </w:r>
          </w:p>
        </w:tc>
        <w:tc>
          <w:tcPr>
            <w:tcW w:w="1838" w:type="dxa"/>
            <w:vAlign w:val="bottom"/>
          </w:tcPr>
          <w:p w:rsidR="00AB33FD" w:rsidRPr="00D2329A" w:rsidRDefault="00AB33FD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AB33FD" w:rsidRPr="00D2329A" w:rsidRDefault="00AB33FD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D2329A" w:rsidRDefault="00AB33FD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D2329A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D2329A" w:rsidRDefault="00AB33FD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20100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494394" w:rsidRDefault="00AB33FD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мобильных дорог общего пользования»</w:t>
            </w:r>
          </w:p>
        </w:tc>
        <w:tc>
          <w:tcPr>
            <w:tcW w:w="1838" w:type="dxa"/>
            <w:vAlign w:val="bottom"/>
          </w:tcPr>
          <w:p w:rsidR="00AB33FD" w:rsidRPr="00494394" w:rsidRDefault="00AB33FD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AB33FD" w:rsidRPr="00494394" w:rsidRDefault="00AB33FD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494394" w:rsidRDefault="00AB33FD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49439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494394" w:rsidRDefault="00AB33FD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20100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494394" w:rsidRDefault="00AB33FD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вом</w:t>
            </w:r>
          </w:p>
        </w:tc>
        <w:tc>
          <w:tcPr>
            <w:tcW w:w="1838" w:type="dxa"/>
            <w:vAlign w:val="bottom"/>
          </w:tcPr>
          <w:p w:rsidR="00AB33FD" w:rsidRPr="00494394" w:rsidRDefault="00AB33FD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AB33FD" w:rsidRPr="00494394" w:rsidRDefault="00AB33FD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494394" w:rsidRDefault="00AB33FD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49439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494394" w:rsidRDefault="00AB33FD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20100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494394" w:rsidRDefault="00AB33FD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494394" w:rsidRDefault="00AB33FD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AB33FD" w:rsidRPr="00494394" w:rsidRDefault="00AB33FD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494394" w:rsidRDefault="00AB33FD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49439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494394" w:rsidRDefault="00AB33FD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20100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494394" w:rsidRDefault="00AB33FD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AB33FD" w:rsidRPr="00494394" w:rsidRDefault="00AB33FD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AB33FD" w:rsidRPr="00494394" w:rsidRDefault="00AB33FD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494394" w:rsidRDefault="00AB33FD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B33FD" w:rsidRPr="0049439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494394" w:rsidRDefault="00AB33FD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20100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494394" w:rsidRDefault="00AB33FD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AB33FD" w:rsidRPr="00494394" w:rsidRDefault="00AB33FD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AB33FD" w:rsidRPr="00494394" w:rsidRDefault="00AB33FD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494394" w:rsidRDefault="00AB33FD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B33FD" w:rsidRPr="00494394" w:rsidRDefault="00AB33F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B33FD" w:rsidRPr="00494394" w:rsidRDefault="00AB33FD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20100</w:t>
            </w:r>
          </w:p>
        </w:tc>
      </w:tr>
      <w:tr w:rsidR="00AB33FD" w:rsidRPr="00371815" w:rsidTr="00552325">
        <w:trPr>
          <w:trHeight w:val="563"/>
        </w:trPr>
        <w:tc>
          <w:tcPr>
            <w:tcW w:w="4671" w:type="dxa"/>
            <w:vAlign w:val="bottom"/>
          </w:tcPr>
          <w:p w:rsidR="00AB33FD" w:rsidRPr="00D2329A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Государственная программа «Развитие ю</w:t>
            </w:r>
            <w:r>
              <w:rPr>
                <w:rFonts w:ascii="Times New Roman" w:hAnsi="Times New Roman"/>
                <w:b/>
              </w:rPr>
              <w:t>с</w:t>
            </w:r>
            <w:r>
              <w:rPr>
                <w:rFonts w:ascii="Times New Roman" w:hAnsi="Times New Roman"/>
                <w:b/>
              </w:rPr>
              <w:t>тиции в Республике Татарстан на 2017- 2020 годы»</w:t>
            </w:r>
          </w:p>
        </w:tc>
        <w:tc>
          <w:tcPr>
            <w:tcW w:w="1838" w:type="dxa"/>
            <w:vAlign w:val="bottom"/>
          </w:tcPr>
          <w:p w:rsidR="00AB33FD" w:rsidRPr="00D2329A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1015" w:type="dxa"/>
            <w:vAlign w:val="bottom"/>
          </w:tcPr>
          <w:p w:rsidR="00AB33FD" w:rsidRPr="00D2329A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D2329A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D2329A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2,2</w:t>
            </w:r>
          </w:p>
        </w:tc>
      </w:tr>
      <w:tr w:rsidR="00AB33FD" w:rsidRPr="00371815" w:rsidTr="00552325">
        <w:trPr>
          <w:trHeight w:val="609"/>
        </w:trPr>
        <w:tc>
          <w:tcPr>
            <w:tcW w:w="4671" w:type="dxa"/>
            <w:vAlign w:val="bottom"/>
          </w:tcPr>
          <w:p w:rsidR="00AB33FD" w:rsidRPr="00192B7F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мочий РТ»</w:t>
            </w:r>
          </w:p>
        </w:tc>
        <w:tc>
          <w:tcPr>
            <w:tcW w:w="1838" w:type="dxa"/>
            <w:vAlign w:val="bottom"/>
          </w:tcPr>
          <w:p w:rsidR="00AB33FD" w:rsidRPr="00192B7F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1015" w:type="dxa"/>
            <w:vAlign w:val="bottom"/>
          </w:tcPr>
          <w:p w:rsidR="00AB33FD" w:rsidRPr="00D2329A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EE18EF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EE18EF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EE18EF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2,2</w:t>
            </w:r>
          </w:p>
        </w:tc>
      </w:tr>
      <w:tr w:rsidR="00AB33FD" w:rsidRPr="00371815" w:rsidTr="00552325">
        <w:trPr>
          <w:trHeight w:val="461"/>
        </w:trPr>
        <w:tc>
          <w:tcPr>
            <w:tcW w:w="4671" w:type="dxa"/>
            <w:vAlign w:val="bottom"/>
          </w:tcPr>
          <w:p w:rsidR="00AB33FD" w:rsidRPr="00552325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политики в сфере юстиции в пределах полномочий РТ»</w:t>
            </w:r>
          </w:p>
        </w:tc>
        <w:tc>
          <w:tcPr>
            <w:tcW w:w="1838" w:type="dxa"/>
            <w:vAlign w:val="bottom"/>
          </w:tcPr>
          <w:p w:rsidR="00AB33FD" w:rsidRPr="00552325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1015" w:type="dxa"/>
            <w:vAlign w:val="bottom"/>
          </w:tcPr>
          <w:p w:rsidR="00AB33FD" w:rsidRPr="00552325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552325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552325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552325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552325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На реализацию полномочий по сбору информаций от поселений, входящих в МР, необходимой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AB33FD" w:rsidRPr="00552325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1015" w:type="dxa"/>
            <w:vAlign w:val="bottom"/>
          </w:tcPr>
          <w:p w:rsidR="00AB33FD" w:rsidRPr="00552325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552325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552325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552325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552325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ния выполнения функций государственными (м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ниципальными) органами, казенными учреждени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ми, органами управления государственными вн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бюджетными фондами</w:t>
            </w:r>
          </w:p>
        </w:tc>
        <w:tc>
          <w:tcPr>
            <w:tcW w:w="1838" w:type="dxa"/>
            <w:vAlign w:val="bottom"/>
          </w:tcPr>
          <w:p w:rsidR="00AB33FD" w:rsidRPr="00552325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AB33FD" w:rsidRPr="00552325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552325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552325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552325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552325" w:rsidRDefault="00AB33FD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552325" w:rsidRDefault="00AB33FD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AB33FD" w:rsidRPr="00552325" w:rsidRDefault="00AB33FD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552325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552325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552325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AB33FD" w:rsidRPr="00371815" w:rsidTr="00552325">
        <w:trPr>
          <w:trHeight w:val="874"/>
        </w:trPr>
        <w:tc>
          <w:tcPr>
            <w:tcW w:w="4671" w:type="dxa"/>
            <w:vAlign w:val="bottom"/>
          </w:tcPr>
          <w:p w:rsidR="00AB33FD" w:rsidRPr="00552325" w:rsidRDefault="00AB33FD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дерации, высших исполнительных органов гос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дарственной власти субъектов Российской Федер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ции, местных администраций</w:t>
            </w:r>
          </w:p>
        </w:tc>
        <w:tc>
          <w:tcPr>
            <w:tcW w:w="1838" w:type="dxa"/>
            <w:vAlign w:val="bottom"/>
          </w:tcPr>
          <w:p w:rsidR="00AB33FD" w:rsidRPr="00552325" w:rsidRDefault="00AB33FD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AB33FD" w:rsidRPr="00552325" w:rsidRDefault="00AB33FD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552325" w:rsidRDefault="00AB33FD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552325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B33FD" w:rsidRPr="00552325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D2329A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>Программа Аксубаевского муниципального района по реализации антикорупционной политики на 2015-2020 годы</w:t>
            </w:r>
          </w:p>
        </w:tc>
        <w:tc>
          <w:tcPr>
            <w:tcW w:w="1838" w:type="dxa"/>
            <w:vAlign w:val="bottom"/>
          </w:tcPr>
          <w:p w:rsidR="00AB33FD" w:rsidRPr="00D2329A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AB33FD" w:rsidRPr="00D2329A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D2329A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D2329A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D2329A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316516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Основное мероприятие «Выявление и устр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нение причин коррупции, противодействие условиям, способствующим ее проявлениям, формирование в обществе нетерпимого отн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шения к коррупции»</w:t>
            </w:r>
          </w:p>
        </w:tc>
        <w:tc>
          <w:tcPr>
            <w:tcW w:w="1838" w:type="dxa"/>
            <w:vAlign w:val="bottom"/>
          </w:tcPr>
          <w:p w:rsidR="00AB33FD" w:rsidRPr="003F45B9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AB33FD" w:rsidRPr="003F45B9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3F45B9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3F45B9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3F45B9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90007A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AB33FD" w:rsidRPr="0090007A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AB33FD" w:rsidRPr="0090007A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90007A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90007A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90007A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3F45B9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3F45B9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AB33FD" w:rsidRPr="003F45B9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3F45B9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3F45B9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3F45B9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B33FD" w:rsidRPr="00371815" w:rsidTr="00552325">
        <w:trPr>
          <w:trHeight w:val="285"/>
        </w:trPr>
        <w:tc>
          <w:tcPr>
            <w:tcW w:w="4671" w:type="dxa"/>
            <w:vAlign w:val="bottom"/>
          </w:tcPr>
          <w:p w:rsidR="00AB33FD" w:rsidRPr="003F45B9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3F45B9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AB33FD" w:rsidRPr="003F45B9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3F45B9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3F45B9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3F45B9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B33FD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B33FD" w:rsidRPr="00552325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3F45B9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AB33FD" w:rsidRPr="003F45B9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3F45B9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3F45B9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B33FD" w:rsidRPr="003F45B9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D2329A" w:rsidRDefault="00AB33FD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«Система х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мической и биологической безопасности Республики Татарстан на 2015 – 2020 годы»</w:t>
            </w:r>
          </w:p>
        </w:tc>
        <w:tc>
          <w:tcPr>
            <w:tcW w:w="1838" w:type="dxa"/>
            <w:vAlign w:val="bottom"/>
          </w:tcPr>
          <w:p w:rsidR="00AB33FD" w:rsidRPr="00D2329A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28 0 00 0000 0</w:t>
            </w:r>
          </w:p>
        </w:tc>
        <w:tc>
          <w:tcPr>
            <w:tcW w:w="1015" w:type="dxa"/>
            <w:vAlign w:val="bottom"/>
          </w:tcPr>
          <w:p w:rsidR="00AB33FD" w:rsidRPr="00D2329A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D2329A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D2329A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D2329A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563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животных и защита населения от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общих для человека и животных»</w:t>
            </w:r>
          </w:p>
        </w:tc>
        <w:tc>
          <w:tcPr>
            <w:tcW w:w="1838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28 0 01 0000 0</w:t>
            </w:r>
          </w:p>
        </w:tc>
        <w:tc>
          <w:tcPr>
            <w:tcW w:w="1015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D47B43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38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1015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D47B43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3F45B9" w:rsidRDefault="00AB33FD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1015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D47B43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1015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D47B43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1015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B33FD" w:rsidRPr="00D47B43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AB33FD" w:rsidRPr="00D47B43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D2329A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AB33FD" w:rsidRPr="00D2329A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AB33FD" w:rsidRPr="00D2329A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D2329A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D2329A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D2329A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75719,28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9B7FED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AB33FD" w:rsidRPr="009B7FED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AB33FD" w:rsidRPr="009B7FED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9B7FED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9B7FED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9B7FED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1580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9B7FED" w:rsidRDefault="00AB33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B33FD" w:rsidRPr="009B7FED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AB33FD" w:rsidRPr="009B7FED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9B7FED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9B7FED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9B7FED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1580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9B7FED" w:rsidRDefault="00AB33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9B7FED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AB33FD" w:rsidRPr="009B7FED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9B7FED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9B7FED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9B7FED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1580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9B7FED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ципального образования</w:t>
            </w:r>
          </w:p>
        </w:tc>
        <w:tc>
          <w:tcPr>
            <w:tcW w:w="1838" w:type="dxa"/>
            <w:vAlign w:val="bottom"/>
          </w:tcPr>
          <w:p w:rsidR="00AB33FD" w:rsidRPr="009B7FED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AB33FD" w:rsidRPr="009B7FED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9B7FED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9B7FED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B33FD" w:rsidRPr="009B7FED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1580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132610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AB33FD" w:rsidRPr="00132610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B33FD" w:rsidRPr="00132610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132610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132610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132610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25532,4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132610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B33FD" w:rsidRPr="00132610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B33FD" w:rsidRPr="00132610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132610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132610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132610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15737,1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132610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132610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B33FD" w:rsidRPr="00132610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132610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132610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132610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15737,1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8C5450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AB33FD" w:rsidRPr="008C5450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B33FD" w:rsidRPr="008C5450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8C5450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8C5450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B33FD" w:rsidRPr="008C5450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4183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8C5450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AB33FD" w:rsidRPr="008C5450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B33FD" w:rsidRPr="008C5450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8C5450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8C5450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B33FD" w:rsidRPr="008C5450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6646,1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8C5450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</w:t>
            </w:r>
            <w:r w:rsidRPr="008C5450">
              <w:rPr>
                <w:rFonts w:ascii="Times New Roman" w:hAnsi="Times New Roman"/>
              </w:rPr>
              <w:t>о</w:t>
            </w:r>
            <w:r w:rsidRPr="008C5450">
              <w:rPr>
                <w:rFonts w:ascii="Times New Roman" w:hAnsi="Times New Roman"/>
              </w:rPr>
              <w:t>говых и таможенных органов и органов ф</w:t>
            </w:r>
            <w:r w:rsidRPr="008C5450">
              <w:rPr>
                <w:rFonts w:ascii="Times New Roman" w:hAnsi="Times New Roman"/>
              </w:rPr>
              <w:t>и</w:t>
            </w:r>
            <w:r w:rsidRPr="008C5450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AB33FD" w:rsidRPr="008C5450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B33FD" w:rsidRPr="008C5450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8C5450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8C5450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AB33FD" w:rsidRPr="008C5450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3810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8C5450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8C5450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B33FD" w:rsidRPr="008C5450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8C5450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8C5450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B33FD" w:rsidRPr="008C5450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1098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A44A9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EA44A9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B33FD" w:rsidRPr="00EA44A9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EA44A9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EA44A9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EA44A9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9709,3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3406FF" w:rsidRDefault="00AB33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3406FF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B33FD" w:rsidRPr="003406FF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3406FF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3406FF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3406FF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9709,3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3406FF" w:rsidRDefault="00AB33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AB33FD" w:rsidRPr="003406FF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B33FD" w:rsidRPr="003406FF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3406FF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3406FF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B33FD" w:rsidRPr="003406FF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3192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3406FF" w:rsidRDefault="00AB33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AB33FD" w:rsidRPr="003406FF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B33FD" w:rsidRPr="003406FF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3406FF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3406FF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B33FD" w:rsidRPr="003406FF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4141,3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3406FF" w:rsidRDefault="00AB33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</w:t>
            </w:r>
            <w:r w:rsidRPr="003406FF">
              <w:rPr>
                <w:rFonts w:ascii="Times New Roman" w:hAnsi="Times New Roman"/>
              </w:rPr>
              <w:t>о</w:t>
            </w:r>
            <w:r w:rsidRPr="003406FF">
              <w:rPr>
                <w:rFonts w:ascii="Times New Roman" w:hAnsi="Times New Roman"/>
              </w:rPr>
              <w:t>говых и таможенных органов и органов ф</w:t>
            </w:r>
            <w:r w:rsidRPr="003406FF">
              <w:rPr>
                <w:rFonts w:ascii="Times New Roman" w:hAnsi="Times New Roman"/>
              </w:rPr>
              <w:t>и</w:t>
            </w:r>
            <w:r w:rsidRPr="003406FF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AB33FD" w:rsidRPr="003406FF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B33FD" w:rsidRPr="003406FF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3406FF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3406FF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AB33FD" w:rsidRPr="003406FF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1554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3406FF" w:rsidRDefault="00AB33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3406FF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B33FD" w:rsidRPr="003406FF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3406FF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3406FF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B33FD" w:rsidRPr="003406FF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9146DD" w:rsidRDefault="00AB33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AB33FD" w:rsidRPr="009146DD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B33FD" w:rsidRPr="009146DD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B33FD" w:rsidRPr="009146DD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9146DD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9146DD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9146DD" w:rsidRDefault="00AB33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9146DD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B33FD" w:rsidRPr="009146DD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B33FD" w:rsidRPr="009146DD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9146DD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9146DD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9146DD" w:rsidRDefault="00AB33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AB33FD" w:rsidRPr="009146DD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B33FD" w:rsidRPr="009146DD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B33FD" w:rsidRPr="009146DD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9146DD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B33FD" w:rsidRPr="009146DD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9146DD" w:rsidRDefault="00AB33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AB33FD" w:rsidRPr="009146DD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B33FD" w:rsidRPr="009146DD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B33FD" w:rsidRPr="009146DD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9146DD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B33FD" w:rsidRPr="009146DD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9146DD" w:rsidRDefault="00AB33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</w:t>
            </w:r>
            <w:r w:rsidRPr="009146DD">
              <w:rPr>
                <w:rFonts w:ascii="Times New Roman" w:hAnsi="Times New Roman"/>
              </w:rPr>
              <w:t>о</w:t>
            </w:r>
            <w:r w:rsidRPr="009146DD">
              <w:rPr>
                <w:rFonts w:ascii="Times New Roman" w:hAnsi="Times New Roman"/>
              </w:rPr>
              <w:t>говых и таможенных органов и органов ф</w:t>
            </w:r>
            <w:r w:rsidRPr="009146DD">
              <w:rPr>
                <w:rFonts w:ascii="Times New Roman" w:hAnsi="Times New Roman"/>
              </w:rPr>
              <w:t>и</w:t>
            </w:r>
            <w:r w:rsidRPr="009146DD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AB33FD" w:rsidRPr="009146DD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B33FD" w:rsidRPr="009146DD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B33FD" w:rsidRPr="009146DD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9146DD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AB33FD" w:rsidRPr="009146DD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6F2104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AB33FD" w:rsidRPr="006F2104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AB33FD" w:rsidRPr="006F2104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6F2104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6F2104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6F2104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6F2104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AB33FD" w:rsidRPr="006F2104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AB33FD" w:rsidRPr="006F2104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B33FD" w:rsidRPr="006F2104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6F2104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6F2104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6F2104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6F2104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AB33FD" w:rsidRPr="006F2104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B33FD" w:rsidRPr="006F2104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6F2104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6F2104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6F2104" w:rsidRDefault="00AB33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6F2104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AB33FD" w:rsidRPr="006F2104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B33FD" w:rsidRPr="006F2104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6F2104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B33FD" w:rsidRPr="006F2104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2F6258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2F6258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2F6258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2F6258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2F6258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2F6258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2F6258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AB33FD" w:rsidRPr="002F6258" w:rsidRDefault="00AB33F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52E49" w:rsidRDefault="00AB33FD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2F6258" w:rsidRDefault="00AB33FD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52E49" w:rsidRDefault="00AB33FD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A52E49">
              <w:rPr>
                <w:rFonts w:ascii="Times New Roman" w:hAnsi="Times New Roman"/>
                <w:szCs w:val="24"/>
              </w:rPr>
              <w:t>т</w:t>
            </w:r>
            <w:r w:rsidRPr="00A52E49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2F6258" w:rsidRDefault="00AB33FD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52E49" w:rsidRDefault="00AB33FD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2F6258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B33FD" w:rsidRPr="002F6258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2F6258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2F6258" w:rsidRDefault="00AB33FD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A52E49" w:rsidRDefault="00AB33FD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2F6258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B33FD" w:rsidRPr="002F6258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2F6258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2F6258" w:rsidRDefault="00AB33F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B33FD" w:rsidRPr="002F6258" w:rsidRDefault="00AB33FD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4850CB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38" w:type="dxa"/>
            <w:vAlign w:val="bottom"/>
          </w:tcPr>
          <w:p w:rsidR="00AB33FD" w:rsidRPr="004850C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AB33FD" w:rsidRPr="004850C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4850C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4850C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4850CB" w:rsidRDefault="00AB33FD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917,38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4850CB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AB33FD" w:rsidRPr="004850C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AB33FD" w:rsidRPr="004850C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4850C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4850C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4850CB" w:rsidRDefault="00AB33FD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265,9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4850CB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B33FD" w:rsidRPr="004850CB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AB33FD" w:rsidRPr="004850CB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4850C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4850C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4850CB" w:rsidRDefault="00AB33FD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265,9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4850CB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4850C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AB33FD" w:rsidRPr="004850C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4850C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AB33FD" w:rsidRPr="004850C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AB33FD" w:rsidRPr="004850CB" w:rsidRDefault="00AB33FD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265,9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B52537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AB33FD" w:rsidRPr="00B52537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AB33FD" w:rsidRPr="00B52537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B52537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B52537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B33FD" w:rsidRPr="00B52537" w:rsidRDefault="00AB33FD" w:rsidP="007225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265,9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B52537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миссий по делам несовершеннолетних и защ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те их прав</w:t>
            </w:r>
          </w:p>
        </w:tc>
        <w:tc>
          <w:tcPr>
            <w:tcW w:w="1838" w:type="dxa"/>
            <w:vAlign w:val="bottom"/>
          </w:tcPr>
          <w:p w:rsidR="00AB33FD" w:rsidRPr="00B52537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AB33FD" w:rsidRPr="00B52537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B52537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B52537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B52537" w:rsidRDefault="00AB33FD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317,7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CA3291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B33FD" w:rsidRPr="00CA3291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AB33FD" w:rsidRPr="00CA3291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CA3291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CA3291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CA3291" w:rsidRDefault="00AB33FD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315,7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CA3291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CA3291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AB33FD" w:rsidRPr="00CA3291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CA3291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CA3291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CA3291" w:rsidRDefault="00AB33FD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315,7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CA3291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CA3291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AB33FD" w:rsidRPr="00CA3291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CA3291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CA3291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B33FD" w:rsidRPr="00CA3291" w:rsidRDefault="00AB33FD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315,7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CA3291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CA3291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AB33FD" w:rsidRPr="00CA3291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CA3291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CA3291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CA3291" w:rsidRDefault="00AB33FD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CA3291" w:rsidRDefault="00AB33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CA3291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AB33FD" w:rsidRPr="00CA3291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CA3291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CA3291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CA3291" w:rsidRDefault="00AB33FD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CA3291" w:rsidRDefault="00AB33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CA3291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AB33FD" w:rsidRPr="00CA3291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CA3291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CA3291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B33FD" w:rsidRPr="00CA3291" w:rsidRDefault="00AB33FD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62FE2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министративных комиссий</w:t>
            </w:r>
          </w:p>
        </w:tc>
        <w:tc>
          <w:tcPr>
            <w:tcW w:w="1838" w:type="dxa"/>
            <w:vAlign w:val="bottom"/>
          </w:tcPr>
          <w:p w:rsidR="00AB33FD" w:rsidRPr="00E62FE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AB33FD" w:rsidRPr="00E62FE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E62FE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E62FE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E62FE2" w:rsidRDefault="00AB33FD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62FE2" w:rsidRDefault="00AB33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B33FD" w:rsidRPr="00E62FE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AB33FD" w:rsidRPr="00E62FE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E62FE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E62FE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E62FE2" w:rsidRDefault="00AB33FD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253,1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62FE2" w:rsidRDefault="00AB33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E62FE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AB33FD" w:rsidRPr="00E62FE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E62FE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E62FE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E62FE2" w:rsidRDefault="00AB33FD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253,1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62FE2" w:rsidRDefault="00AB33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E62FE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AB33FD" w:rsidRPr="00E62FE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E62FE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E62FE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B33FD" w:rsidRPr="00E62FE2" w:rsidRDefault="00AB33FD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253,1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62FE2" w:rsidRDefault="00AB33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E62FE2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AB33FD" w:rsidRPr="00E62FE2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E62FE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E62FE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E62FE2" w:rsidRDefault="00AB33FD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62FE2" w:rsidRDefault="00AB33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E62FE2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AB33FD" w:rsidRPr="00E62FE2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E62FE2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E62FE2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E62FE2" w:rsidRDefault="00AB33FD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E62FE2" w:rsidRDefault="00AB33F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E62FE2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AB33FD" w:rsidRPr="00E62FE2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E62FE2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E62FE2" w:rsidRDefault="00AB33F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B33FD" w:rsidRPr="00E62FE2" w:rsidRDefault="00AB33FD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E543B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FE543B" w:rsidRDefault="00AB33FD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E543B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FE543B" w:rsidRDefault="00AB33FD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E543B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FE543B" w:rsidRDefault="00AB33FD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E543B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B33FD" w:rsidRPr="00FE543B" w:rsidRDefault="00AB33FD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E543B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FE543B" w:rsidRDefault="00AB33F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0,38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E543B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FE543B" w:rsidRDefault="00AB33F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0,38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E543B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FE543B" w:rsidRDefault="00AB33F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0,38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E543B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B33FD" w:rsidRPr="00FE543B" w:rsidRDefault="00AB33F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0,38</w:t>
            </w:r>
          </w:p>
        </w:tc>
      </w:tr>
      <w:tr w:rsidR="00AB33FD" w:rsidRPr="00371815" w:rsidTr="009834BF">
        <w:trPr>
          <w:trHeight w:val="1118"/>
        </w:trPr>
        <w:tc>
          <w:tcPr>
            <w:tcW w:w="4671" w:type="dxa"/>
          </w:tcPr>
          <w:p w:rsidR="00AB33FD" w:rsidRPr="00DE5438" w:rsidRDefault="00AB33FD" w:rsidP="00DE5438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участками,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дарственная собственность на которые не ра</w:t>
            </w:r>
            <w:r w:rsidRPr="00DE5438">
              <w:rPr>
                <w:rFonts w:ascii="Times New Roman" w:hAnsi="Times New Roman"/>
              </w:rPr>
              <w:t>з</w:t>
            </w:r>
            <w:r w:rsidRPr="00DE5438">
              <w:rPr>
                <w:rFonts w:ascii="Times New Roman" w:hAnsi="Times New Roman"/>
              </w:rPr>
              <w:t>граничена</w:t>
            </w:r>
          </w:p>
        </w:tc>
        <w:tc>
          <w:tcPr>
            <w:tcW w:w="1838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AB33FD" w:rsidRPr="00371815" w:rsidTr="00BA36CE">
        <w:trPr>
          <w:trHeight w:val="569"/>
        </w:trPr>
        <w:tc>
          <w:tcPr>
            <w:tcW w:w="4671" w:type="dxa"/>
          </w:tcPr>
          <w:p w:rsidR="00AB33FD" w:rsidRPr="00DE5438" w:rsidRDefault="00AB33FD" w:rsidP="00DE5438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>Расходы на выплаты персоналу в целях обе</w:t>
            </w:r>
            <w:r w:rsidRPr="00DE5438">
              <w:rPr>
                <w:rFonts w:ascii="Times New Roman" w:hAnsi="Times New Roman"/>
              </w:rPr>
              <w:t>с</w:t>
            </w:r>
            <w:r w:rsidRPr="00DE5438">
              <w:rPr>
                <w:rFonts w:ascii="Times New Roman" w:hAnsi="Times New Roman"/>
              </w:rPr>
              <w:t>печения выполнения функций государстве</w:t>
            </w:r>
            <w:r w:rsidRPr="00DE5438">
              <w:rPr>
                <w:rFonts w:ascii="Times New Roman" w:hAnsi="Times New Roman"/>
              </w:rPr>
              <w:t>н</w:t>
            </w:r>
            <w:r w:rsidRPr="00DE5438">
              <w:rPr>
                <w:rFonts w:ascii="Times New Roman" w:hAnsi="Times New Roman"/>
              </w:rPr>
              <w:t>ными (муниципальными) органами, казенн</w:t>
            </w:r>
            <w:r w:rsidRPr="00DE5438">
              <w:rPr>
                <w:rFonts w:ascii="Times New Roman" w:hAnsi="Times New Roman"/>
              </w:rPr>
              <w:t>ы</w:t>
            </w:r>
            <w:r w:rsidRPr="00DE5438">
              <w:rPr>
                <w:rFonts w:ascii="Times New Roman" w:hAnsi="Times New Roman"/>
              </w:rPr>
              <w:t>ми учреждениями, органами управления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AB33FD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B33FD" w:rsidRPr="00FE543B" w:rsidRDefault="00AB33FD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FE543B" w:rsidRDefault="00AB33FD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AB33FD" w:rsidRPr="00FE543B" w:rsidRDefault="00AB33FD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Default="00AB33F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AB33FD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B33FD" w:rsidRPr="00FE543B" w:rsidRDefault="00AB33FD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FE543B" w:rsidRDefault="00AB33FD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AB33FD" w:rsidRPr="00FE543B" w:rsidRDefault="00AB33FD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FE543B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B33FD" w:rsidRDefault="00AB33F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AB33FD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B33FD" w:rsidRPr="00BD703F" w:rsidRDefault="00AB33FD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AB33FD" w:rsidRPr="00BD703F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AB33FD" w:rsidRPr="00BD703F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BD703F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BD703F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BD703F" w:rsidRDefault="00AB33FD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2072,5</w:t>
            </w:r>
          </w:p>
        </w:tc>
      </w:tr>
      <w:tr w:rsidR="00AB33FD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B33FD" w:rsidRPr="00BD703F" w:rsidRDefault="00AB33FD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AB33FD" w:rsidRPr="00BD703F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AB33FD" w:rsidRPr="00BD703F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B33FD" w:rsidRPr="00BD703F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BD703F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BD703F" w:rsidRDefault="00AB33FD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2072,5</w:t>
            </w:r>
          </w:p>
        </w:tc>
      </w:tr>
      <w:tr w:rsidR="00AB33FD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B33FD" w:rsidRPr="00BD703F" w:rsidRDefault="00AB33FD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AB33FD" w:rsidRPr="00BD703F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AB33FD" w:rsidRPr="00BD703F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B33FD" w:rsidRPr="00BD703F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AB33FD" w:rsidRPr="00BD703F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BD703F" w:rsidRDefault="00AB33FD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2072,5</w:t>
            </w:r>
          </w:p>
        </w:tc>
      </w:tr>
      <w:tr w:rsidR="00AB33FD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B33FD" w:rsidRPr="00BD703F" w:rsidRDefault="00AB33FD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AB33FD" w:rsidRPr="00BD703F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AB33FD" w:rsidRPr="00BD703F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B33FD" w:rsidRPr="00BD703F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AB33FD" w:rsidRPr="00BD703F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B33FD" w:rsidRPr="00BD703F" w:rsidRDefault="00AB33FD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2072,5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FC7501" w:rsidRDefault="00AB33FD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1031,2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FC7501" w:rsidRDefault="00AB33FD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761,4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FC7501" w:rsidRDefault="00AB33FD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761,4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B33FD" w:rsidRPr="00FC7501" w:rsidRDefault="00AB33FD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761,4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FC7501" w:rsidRDefault="00AB33FD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FC7501" w:rsidRDefault="00AB33FD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B33FD" w:rsidRPr="00FC7501" w:rsidRDefault="00AB33FD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FC7501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FC7501" w:rsidRDefault="00AB33FD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1C39FC" w:rsidRDefault="00AB33FD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1C39FC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B33FD" w:rsidRPr="001C39FC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B33FD" w:rsidRPr="001C39FC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1C39FC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1C39FC" w:rsidRDefault="00AB33FD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1C39FC" w:rsidRDefault="00AB33FD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1C39FC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B33FD" w:rsidRPr="001C39FC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B33FD" w:rsidRPr="001C39FC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1C39FC" w:rsidRDefault="00AB33FD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B33FD" w:rsidRPr="001C39FC" w:rsidRDefault="00AB33FD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54982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го обеспечения которых являются субсидии бюджетам муниципальных районов на предо</w:t>
            </w:r>
            <w:r w:rsidRPr="00054982">
              <w:rPr>
                <w:rFonts w:ascii="Times New Roman" w:hAnsi="Times New Roman"/>
                <w:bCs/>
                <w:iCs/>
              </w:rPr>
              <w:t>с</w:t>
            </w:r>
            <w:r w:rsidRPr="00054982">
              <w:rPr>
                <w:rFonts w:ascii="Times New Roman" w:hAnsi="Times New Roman"/>
                <w:bCs/>
                <w:iCs/>
              </w:rPr>
              <w:t>тавление межбюджетных трансфертов бюдж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там поселений, передаваемые из бюджета РТ</w:t>
            </w:r>
          </w:p>
        </w:tc>
        <w:tc>
          <w:tcPr>
            <w:tcW w:w="1838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054982" w:rsidRDefault="00AB33FD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35599,5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054982" w:rsidRDefault="00AB33FD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35599,5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054982" w:rsidRDefault="00AB33FD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35599,5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B33FD" w:rsidRPr="00054982" w:rsidRDefault="00AB33FD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35599,5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го обеспечения которых являются</w:t>
            </w:r>
            <w:r w:rsidRPr="00054982">
              <w:rPr>
                <w:rFonts w:ascii="Times New Roman" w:hAnsi="Times New Roman"/>
              </w:rPr>
              <w:t xml:space="preserve"> субвенции бюджетам муниципальных районов на реал</w:t>
            </w:r>
            <w:r w:rsidRPr="00054982">
              <w:rPr>
                <w:rFonts w:ascii="Times New Roman" w:hAnsi="Times New Roman"/>
              </w:rPr>
              <w:t>и</w:t>
            </w:r>
            <w:r w:rsidRPr="00054982">
              <w:rPr>
                <w:rFonts w:ascii="Times New Roman" w:hAnsi="Times New Roman"/>
              </w:rPr>
              <w:t>зацию государственных полномочий по расч</w:t>
            </w:r>
            <w:r w:rsidRPr="00054982">
              <w:rPr>
                <w:rFonts w:ascii="Times New Roman" w:hAnsi="Times New Roman"/>
              </w:rPr>
              <w:t>е</w:t>
            </w:r>
            <w:r w:rsidRPr="00054982">
              <w:rPr>
                <w:rFonts w:ascii="Times New Roman" w:hAnsi="Times New Roman"/>
              </w:rPr>
              <w:t>ту и предоставлению дотаций поселениям из регионального фонда финансовой поддержки поселений, передаваемые из бюджета РТ</w:t>
            </w:r>
          </w:p>
        </w:tc>
        <w:tc>
          <w:tcPr>
            <w:tcW w:w="1838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054982" w:rsidRDefault="00AB33FD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671,2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054982" w:rsidRDefault="00AB33FD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671,2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054982" w:rsidRDefault="00AB33FD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671,2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B33FD" w:rsidRPr="00054982" w:rsidRDefault="00AB33FD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671,2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BA79F5" w:rsidRDefault="00AB33FD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</w:t>
            </w:r>
            <w:r w:rsidRPr="00BA79F5">
              <w:rPr>
                <w:rFonts w:ascii="Times New Roman" w:hAnsi="Times New Roman"/>
              </w:rPr>
              <w:t>с</w:t>
            </w:r>
            <w:r w:rsidRPr="00BA79F5">
              <w:rPr>
                <w:rFonts w:ascii="Times New Roman" w:hAnsi="Times New Roman"/>
              </w:rPr>
              <w:t>пруденции в РФ</w:t>
            </w:r>
          </w:p>
        </w:tc>
        <w:tc>
          <w:tcPr>
            <w:tcW w:w="1838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96,6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C7501" w:rsidRDefault="00AB33FD" w:rsidP="0011208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96,6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FC7501" w:rsidRDefault="00AB33FD" w:rsidP="0011208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B33FD" w:rsidRPr="00054982" w:rsidRDefault="00AB33FD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AB33FD" w:rsidRPr="00054982" w:rsidRDefault="00AB33FD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96,6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6A4670" w:rsidRDefault="00AB33FD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AB33FD" w:rsidRPr="00054982" w:rsidRDefault="00AB33FD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AB33FD" w:rsidRPr="00054982" w:rsidRDefault="00AB33FD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054982" w:rsidRDefault="00AB33FD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B33FD" w:rsidRPr="00054982" w:rsidRDefault="00AB33FD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AB33FD" w:rsidRDefault="00AB33FD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96,6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из районного фонда сбалансирова</w:t>
            </w:r>
            <w:r w:rsidRPr="00054982">
              <w:rPr>
                <w:rFonts w:ascii="Times New Roman" w:hAnsi="Times New Roman"/>
                <w:bCs/>
                <w:iCs/>
              </w:rPr>
              <w:t>н</w:t>
            </w:r>
            <w:r w:rsidRPr="00054982">
              <w:rPr>
                <w:rFonts w:ascii="Times New Roman" w:hAnsi="Times New Roman"/>
                <w:bCs/>
                <w:iCs/>
              </w:rPr>
              <w:t>ности бюджетов поселений</w:t>
            </w:r>
          </w:p>
        </w:tc>
        <w:tc>
          <w:tcPr>
            <w:tcW w:w="1838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054982" w:rsidRDefault="00AB33F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54982" w:rsidRDefault="00AB33FD" w:rsidP="00A9517C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054982" w:rsidRDefault="00AB33F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54982" w:rsidRDefault="00AB33FD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Pr="00054982" w:rsidRDefault="00AB33F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375,3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54982" w:rsidRDefault="00AB33FD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</w:rPr>
              <w:t>Иные дотации</w:t>
            </w:r>
          </w:p>
        </w:tc>
        <w:tc>
          <w:tcPr>
            <w:tcW w:w="1838" w:type="dxa"/>
            <w:vAlign w:val="bottom"/>
          </w:tcPr>
          <w:p w:rsidR="00AB33FD" w:rsidRPr="00054982" w:rsidRDefault="00AB33F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AB33FD" w:rsidRPr="00054982" w:rsidRDefault="00AB33F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B33FD" w:rsidRPr="00054982" w:rsidRDefault="00AB33F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B33FD" w:rsidRPr="00054982" w:rsidRDefault="00AB33F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375,3</w:t>
            </w:r>
          </w:p>
        </w:tc>
      </w:tr>
      <w:tr w:rsidR="00AB33FD" w:rsidRPr="00371815" w:rsidTr="00253562">
        <w:trPr>
          <w:trHeight w:val="569"/>
        </w:trPr>
        <w:tc>
          <w:tcPr>
            <w:tcW w:w="4671" w:type="dxa"/>
            <w:vAlign w:val="center"/>
          </w:tcPr>
          <w:p w:rsidR="00AB33FD" w:rsidRPr="002B6547" w:rsidRDefault="00AB33FD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</w:t>
            </w:r>
            <w:r w:rsidRPr="002B6547">
              <w:rPr>
                <w:rFonts w:ascii="Times New Roman" w:hAnsi="Times New Roman"/>
              </w:rPr>
              <w:t>и</w:t>
            </w:r>
            <w:r w:rsidRPr="002B6547">
              <w:rPr>
                <w:rFonts w:ascii="Times New Roman" w:hAnsi="Times New Roman"/>
              </w:rPr>
              <w:t>ческих сооружений</w:t>
            </w:r>
          </w:p>
        </w:tc>
        <w:tc>
          <w:tcPr>
            <w:tcW w:w="1838" w:type="dxa"/>
            <w:vAlign w:val="bottom"/>
          </w:tcPr>
          <w:p w:rsidR="00AB33FD" w:rsidRPr="00054982" w:rsidRDefault="00AB33F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AB33FD" w:rsidRPr="00054982" w:rsidRDefault="00AB33F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054982" w:rsidRDefault="00AB33F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229</w:t>
            </w:r>
          </w:p>
        </w:tc>
      </w:tr>
      <w:tr w:rsidR="00AB33FD" w:rsidRPr="00371815" w:rsidTr="00253562">
        <w:trPr>
          <w:trHeight w:val="569"/>
        </w:trPr>
        <w:tc>
          <w:tcPr>
            <w:tcW w:w="4671" w:type="dxa"/>
            <w:vAlign w:val="center"/>
          </w:tcPr>
          <w:p w:rsidR="00AB33FD" w:rsidRPr="002B6547" w:rsidRDefault="00AB33FD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2B6547">
              <w:rPr>
                <w:rFonts w:ascii="Times New Roman" w:hAnsi="Times New Roman"/>
                <w:szCs w:val="24"/>
              </w:rPr>
              <w:t>т</w:t>
            </w:r>
            <w:r w:rsidRPr="002B6547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Pr="00054982" w:rsidRDefault="00AB33F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AB33FD" w:rsidRPr="00054982" w:rsidRDefault="00AB33F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054982" w:rsidRDefault="00AB33F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Default="00AB33F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229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54982" w:rsidRDefault="00AB33FD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AB33FD" w:rsidRPr="00054982" w:rsidRDefault="00AB33FD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AB33FD" w:rsidRPr="00054982" w:rsidRDefault="00AB33FD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054982" w:rsidRDefault="00AB33F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B33FD" w:rsidRDefault="00AB33F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229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054982" w:rsidRDefault="00AB33FD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AB33FD" w:rsidRPr="00054982" w:rsidRDefault="00AB33FD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AB33FD" w:rsidRPr="00054982" w:rsidRDefault="00AB33FD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054982" w:rsidRDefault="00AB33F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B33FD" w:rsidRPr="00054982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AB33FD" w:rsidRDefault="00AB33F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229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Default="00AB33FD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мероприятия по благоустройству</w:t>
            </w:r>
          </w:p>
        </w:tc>
        <w:tc>
          <w:tcPr>
            <w:tcW w:w="1838" w:type="dxa"/>
            <w:vAlign w:val="bottom"/>
          </w:tcPr>
          <w:p w:rsidR="00AB33FD" w:rsidRDefault="00AB33FD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1015" w:type="dxa"/>
            <w:vAlign w:val="bottom"/>
          </w:tcPr>
          <w:p w:rsidR="00AB33FD" w:rsidRDefault="00AB33FD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B33FD" w:rsidRPr="006E0D8A" w:rsidRDefault="00AB33F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6E0D8A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6E0D8A" w:rsidRDefault="00AB33F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  <w:r w:rsidRPr="00003F47">
              <w:rPr>
                <w:rFonts w:ascii="Times New Roman" w:hAnsi="Times New Roman"/>
                <w:color w:val="000000"/>
                <w:lang w:eastAsia="ru-RU"/>
              </w:rPr>
              <w:t>3100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Default="00AB33FD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2B6547">
              <w:rPr>
                <w:rFonts w:ascii="Times New Roman" w:hAnsi="Times New Roman"/>
                <w:szCs w:val="24"/>
              </w:rPr>
              <w:t>т</w:t>
            </w:r>
            <w:r w:rsidRPr="002B6547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B33FD" w:rsidRDefault="00AB33FD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1015" w:type="dxa"/>
            <w:vAlign w:val="bottom"/>
          </w:tcPr>
          <w:p w:rsidR="00AB33FD" w:rsidRDefault="00AB33FD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6E0D8A" w:rsidRDefault="00AB33F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B33FD" w:rsidRPr="006E0D8A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B33FD" w:rsidRPr="00CC6815" w:rsidRDefault="00AB33F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Default="00AB33FD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AB33FD" w:rsidRDefault="00AB33F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1015" w:type="dxa"/>
            <w:vAlign w:val="bottom"/>
          </w:tcPr>
          <w:p w:rsidR="00AB33FD" w:rsidRDefault="00AB33F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1A0CD8" w:rsidRDefault="00AB33F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AB33FD" w:rsidRPr="001A0CD8" w:rsidRDefault="00AB33F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AB33FD" w:rsidRPr="00CC6815" w:rsidRDefault="00AB33F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Default="00AB33FD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AB33FD" w:rsidRDefault="00AB33F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1015" w:type="dxa"/>
            <w:vAlign w:val="bottom"/>
          </w:tcPr>
          <w:p w:rsidR="00AB33FD" w:rsidRDefault="00AB33F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B33FD" w:rsidRPr="001A0CD8" w:rsidRDefault="00AB33F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AB33FD" w:rsidRPr="001A0CD8" w:rsidRDefault="00AB33F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AB33FD" w:rsidRPr="00CC6815" w:rsidRDefault="00AB33F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3100</w:t>
            </w:r>
          </w:p>
        </w:tc>
      </w:tr>
      <w:tr w:rsidR="00AB33F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B33FD" w:rsidRPr="00B005D4" w:rsidRDefault="00AB33FD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B33FD" w:rsidRPr="00054982" w:rsidRDefault="00AB33F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B33FD" w:rsidRPr="001979D5" w:rsidRDefault="00AB33FD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639852,78</w:t>
            </w:r>
          </w:p>
        </w:tc>
      </w:tr>
    </w:tbl>
    <w:p w:rsidR="00AB33FD" w:rsidRDefault="00AB33FD" w:rsidP="004F243C"/>
    <w:sectPr w:rsidR="00AB33FD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3FD" w:rsidRDefault="00AB33FD" w:rsidP="00183A23">
      <w:pPr>
        <w:spacing w:after="0" w:line="240" w:lineRule="auto"/>
      </w:pPr>
      <w:r>
        <w:separator/>
      </w:r>
    </w:p>
  </w:endnote>
  <w:endnote w:type="continuationSeparator" w:id="1">
    <w:p w:rsidR="00AB33FD" w:rsidRDefault="00AB33FD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3FD" w:rsidRDefault="00AB33FD" w:rsidP="00183A23">
      <w:pPr>
        <w:spacing w:after="0" w:line="240" w:lineRule="auto"/>
      </w:pPr>
      <w:r>
        <w:separator/>
      </w:r>
    </w:p>
  </w:footnote>
  <w:footnote w:type="continuationSeparator" w:id="1">
    <w:p w:rsidR="00AB33FD" w:rsidRDefault="00AB33FD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3FD" w:rsidRDefault="00AB33FD" w:rsidP="004F243C">
    <w:pPr>
      <w:pStyle w:val="Header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21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AB33FD" w:rsidRDefault="00AB33F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00FF4"/>
    <w:rsid w:val="000025E1"/>
    <w:rsid w:val="000035D8"/>
    <w:rsid w:val="00003F47"/>
    <w:rsid w:val="00012930"/>
    <w:rsid w:val="000133EB"/>
    <w:rsid w:val="000141B6"/>
    <w:rsid w:val="00016686"/>
    <w:rsid w:val="000202ED"/>
    <w:rsid w:val="000210C9"/>
    <w:rsid w:val="00021AFF"/>
    <w:rsid w:val="00022BDE"/>
    <w:rsid w:val="00023966"/>
    <w:rsid w:val="000254E9"/>
    <w:rsid w:val="000258A1"/>
    <w:rsid w:val="00030E26"/>
    <w:rsid w:val="00031558"/>
    <w:rsid w:val="00037FD1"/>
    <w:rsid w:val="00042ACA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72F6B"/>
    <w:rsid w:val="00080FDC"/>
    <w:rsid w:val="00087080"/>
    <w:rsid w:val="00087C78"/>
    <w:rsid w:val="0009283F"/>
    <w:rsid w:val="00093DC0"/>
    <w:rsid w:val="00094631"/>
    <w:rsid w:val="000956A3"/>
    <w:rsid w:val="000962A7"/>
    <w:rsid w:val="0009658E"/>
    <w:rsid w:val="000A1078"/>
    <w:rsid w:val="000A18A1"/>
    <w:rsid w:val="000A691E"/>
    <w:rsid w:val="000B062E"/>
    <w:rsid w:val="000B23A1"/>
    <w:rsid w:val="000B43EF"/>
    <w:rsid w:val="000B7EC9"/>
    <w:rsid w:val="000C02F4"/>
    <w:rsid w:val="000C342F"/>
    <w:rsid w:val="000C5C9E"/>
    <w:rsid w:val="000D53F3"/>
    <w:rsid w:val="000E229E"/>
    <w:rsid w:val="000E66AE"/>
    <w:rsid w:val="000E6734"/>
    <w:rsid w:val="000E7B5C"/>
    <w:rsid w:val="000F34D9"/>
    <w:rsid w:val="000F5F1E"/>
    <w:rsid w:val="000F67E2"/>
    <w:rsid w:val="0010374E"/>
    <w:rsid w:val="0011208F"/>
    <w:rsid w:val="0011228B"/>
    <w:rsid w:val="00112864"/>
    <w:rsid w:val="001132E0"/>
    <w:rsid w:val="00114D3C"/>
    <w:rsid w:val="001157DC"/>
    <w:rsid w:val="00117D4C"/>
    <w:rsid w:val="00122244"/>
    <w:rsid w:val="001246D3"/>
    <w:rsid w:val="0013156D"/>
    <w:rsid w:val="00132610"/>
    <w:rsid w:val="001344C7"/>
    <w:rsid w:val="00135370"/>
    <w:rsid w:val="00135ADF"/>
    <w:rsid w:val="00144020"/>
    <w:rsid w:val="0015150B"/>
    <w:rsid w:val="00152188"/>
    <w:rsid w:val="00152334"/>
    <w:rsid w:val="00153BF3"/>
    <w:rsid w:val="001542E9"/>
    <w:rsid w:val="00154CC5"/>
    <w:rsid w:val="00154DB9"/>
    <w:rsid w:val="00155454"/>
    <w:rsid w:val="001600EC"/>
    <w:rsid w:val="00164471"/>
    <w:rsid w:val="00165DF9"/>
    <w:rsid w:val="00166472"/>
    <w:rsid w:val="0017081B"/>
    <w:rsid w:val="00170D14"/>
    <w:rsid w:val="001720B5"/>
    <w:rsid w:val="00172B1E"/>
    <w:rsid w:val="0017411E"/>
    <w:rsid w:val="001756EF"/>
    <w:rsid w:val="00176101"/>
    <w:rsid w:val="0018112C"/>
    <w:rsid w:val="0018134C"/>
    <w:rsid w:val="00183A23"/>
    <w:rsid w:val="001848B8"/>
    <w:rsid w:val="001861C8"/>
    <w:rsid w:val="00187B9E"/>
    <w:rsid w:val="00187D31"/>
    <w:rsid w:val="00192B7F"/>
    <w:rsid w:val="0019315A"/>
    <w:rsid w:val="00193D4B"/>
    <w:rsid w:val="0019679F"/>
    <w:rsid w:val="0019707D"/>
    <w:rsid w:val="001979D5"/>
    <w:rsid w:val="00197E0C"/>
    <w:rsid w:val="001A0CD8"/>
    <w:rsid w:val="001A0ED9"/>
    <w:rsid w:val="001A1E43"/>
    <w:rsid w:val="001A3A98"/>
    <w:rsid w:val="001A531C"/>
    <w:rsid w:val="001A5EBA"/>
    <w:rsid w:val="001B0E74"/>
    <w:rsid w:val="001B1E79"/>
    <w:rsid w:val="001B2858"/>
    <w:rsid w:val="001B328A"/>
    <w:rsid w:val="001B39A6"/>
    <w:rsid w:val="001B7355"/>
    <w:rsid w:val="001C28E3"/>
    <w:rsid w:val="001C39FC"/>
    <w:rsid w:val="001C4AAC"/>
    <w:rsid w:val="001C4C82"/>
    <w:rsid w:val="001D3D30"/>
    <w:rsid w:val="001D4411"/>
    <w:rsid w:val="001E6EFA"/>
    <w:rsid w:val="001F1A8D"/>
    <w:rsid w:val="00201059"/>
    <w:rsid w:val="0020295F"/>
    <w:rsid w:val="00204EE0"/>
    <w:rsid w:val="00206E1A"/>
    <w:rsid w:val="00214994"/>
    <w:rsid w:val="002202C1"/>
    <w:rsid w:val="00220C2E"/>
    <w:rsid w:val="0022330E"/>
    <w:rsid w:val="0022453D"/>
    <w:rsid w:val="0022582F"/>
    <w:rsid w:val="00226A4E"/>
    <w:rsid w:val="00231384"/>
    <w:rsid w:val="00232747"/>
    <w:rsid w:val="00233748"/>
    <w:rsid w:val="00234310"/>
    <w:rsid w:val="00234585"/>
    <w:rsid w:val="00245210"/>
    <w:rsid w:val="00252170"/>
    <w:rsid w:val="002527A6"/>
    <w:rsid w:val="00253562"/>
    <w:rsid w:val="002575D2"/>
    <w:rsid w:val="00263D28"/>
    <w:rsid w:val="00263ED9"/>
    <w:rsid w:val="00263EFA"/>
    <w:rsid w:val="0027157E"/>
    <w:rsid w:val="0027359B"/>
    <w:rsid w:val="002759F6"/>
    <w:rsid w:val="00275BD0"/>
    <w:rsid w:val="002778E0"/>
    <w:rsid w:val="0028102C"/>
    <w:rsid w:val="00283ABB"/>
    <w:rsid w:val="00286CB9"/>
    <w:rsid w:val="00286FA6"/>
    <w:rsid w:val="00287495"/>
    <w:rsid w:val="00291A90"/>
    <w:rsid w:val="00294BD2"/>
    <w:rsid w:val="0029532D"/>
    <w:rsid w:val="00295FB1"/>
    <w:rsid w:val="002A1C58"/>
    <w:rsid w:val="002A2756"/>
    <w:rsid w:val="002A37AF"/>
    <w:rsid w:val="002A6F2E"/>
    <w:rsid w:val="002B6547"/>
    <w:rsid w:val="002B7C41"/>
    <w:rsid w:val="002C62AC"/>
    <w:rsid w:val="002D144F"/>
    <w:rsid w:val="002D24C8"/>
    <w:rsid w:val="002D3392"/>
    <w:rsid w:val="002D403A"/>
    <w:rsid w:val="002D4471"/>
    <w:rsid w:val="002D792B"/>
    <w:rsid w:val="002E038B"/>
    <w:rsid w:val="002E335D"/>
    <w:rsid w:val="002E63DE"/>
    <w:rsid w:val="002E73E2"/>
    <w:rsid w:val="002E7F95"/>
    <w:rsid w:val="002F02B4"/>
    <w:rsid w:val="002F1529"/>
    <w:rsid w:val="002F3208"/>
    <w:rsid w:val="002F6258"/>
    <w:rsid w:val="002F6943"/>
    <w:rsid w:val="003022B0"/>
    <w:rsid w:val="003029FA"/>
    <w:rsid w:val="00304F23"/>
    <w:rsid w:val="003055DC"/>
    <w:rsid w:val="00305DD2"/>
    <w:rsid w:val="00310682"/>
    <w:rsid w:val="00316516"/>
    <w:rsid w:val="00321967"/>
    <w:rsid w:val="00323750"/>
    <w:rsid w:val="00324F08"/>
    <w:rsid w:val="00325320"/>
    <w:rsid w:val="0032617C"/>
    <w:rsid w:val="00326216"/>
    <w:rsid w:val="0032706E"/>
    <w:rsid w:val="00330B9B"/>
    <w:rsid w:val="00330DAF"/>
    <w:rsid w:val="00334C3F"/>
    <w:rsid w:val="003406FF"/>
    <w:rsid w:val="00341326"/>
    <w:rsid w:val="00341A22"/>
    <w:rsid w:val="00342FDF"/>
    <w:rsid w:val="00343F57"/>
    <w:rsid w:val="003442A0"/>
    <w:rsid w:val="00347E57"/>
    <w:rsid w:val="003524A3"/>
    <w:rsid w:val="00354900"/>
    <w:rsid w:val="00356372"/>
    <w:rsid w:val="00361527"/>
    <w:rsid w:val="00363E08"/>
    <w:rsid w:val="00367248"/>
    <w:rsid w:val="00371815"/>
    <w:rsid w:val="00382CA7"/>
    <w:rsid w:val="003856CF"/>
    <w:rsid w:val="00385A2D"/>
    <w:rsid w:val="003864F7"/>
    <w:rsid w:val="0038782B"/>
    <w:rsid w:val="003910BD"/>
    <w:rsid w:val="00391873"/>
    <w:rsid w:val="00392BA0"/>
    <w:rsid w:val="00395AEC"/>
    <w:rsid w:val="003A42A2"/>
    <w:rsid w:val="003A4BBE"/>
    <w:rsid w:val="003A5488"/>
    <w:rsid w:val="003B0CE7"/>
    <w:rsid w:val="003C1406"/>
    <w:rsid w:val="003C3450"/>
    <w:rsid w:val="003C3F90"/>
    <w:rsid w:val="003C4436"/>
    <w:rsid w:val="003D0942"/>
    <w:rsid w:val="003D0BAF"/>
    <w:rsid w:val="003D0BF0"/>
    <w:rsid w:val="003D0C0F"/>
    <w:rsid w:val="003D0F18"/>
    <w:rsid w:val="003D3C45"/>
    <w:rsid w:val="003E0C11"/>
    <w:rsid w:val="003E3C52"/>
    <w:rsid w:val="003E3E80"/>
    <w:rsid w:val="003E66B8"/>
    <w:rsid w:val="003E6D05"/>
    <w:rsid w:val="003F095A"/>
    <w:rsid w:val="003F1DAE"/>
    <w:rsid w:val="003F25A2"/>
    <w:rsid w:val="003F45B9"/>
    <w:rsid w:val="003F5A9C"/>
    <w:rsid w:val="003F6B70"/>
    <w:rsid w:val="00401082"/>
    <w:rsid w:val="004028D6"/>
    <w:rsid w:val="0040302D"/>
    <w:rsid w:val="0041208F"/>
    <w:rsid w:val="0041459A"/>
    <w:rsid w:val="004170A9"/>
    <w:rsid w:val="0042006C"/>
    <w:rsid w:val="00420939"/>
    <w:rsid w:val="00420EAE"/>
    <w:rsid w:val="004220BD"/>
    <w:rsid w:val="00422CAC"/>
    <w:rsid w:val="00423E84"/>
    <w:rsid w:val="004249FF"/>
    <w:rsid w:val="004272A9"/>
    <w:rsid w:val="004306C1"/>
    <w:rsid w:val="004326BF"/>
    <w:rsid w:val="00433D65"/>
    <w:rsid w:val="0043463A"/>
    <w:rsid w:val="00434C29"/>
    <w:rsid w:val="00435C58"/>
    <w:rsid w:val="00441012"/>
    <w:rsid w:val="00446E32"/>
    <w:rsid w:val="00447150"/>
    <w:rsid w:val="00447C83"/>
    <w:rsid w:val="00452DF9"/>
    <w:rsid w:val="004561EC"/>
    <w:rsid w:val="00456491"/>
    <w:rsid w:val="00460392"/>
    <w:rsid w:val="00464671"/>
    <w:rsid w:val="00465269"/>
    <w:rsid w:val="00465A32"/>
    <w:rsid w:val="0046681A"/>
    <w:rsid w:val="00467065"/>
    <w:rsid w:val="004674DC"/>
    <w:rsid w:val="00467A92"/>
    <w:rsid w:val="00471DE8"/>
    <w:rsid w:val="00483EB9"/>
    <w:rsid w:val="00484AA0"/>
    <w:rsid w:val="004850CB"/>
    <w:rsid w:val="00493361"/>
    <w:rsid w:val="00494394"/>
    <w:rsid w:val="00494811"/>
    <w:rsid w:val="00497595"/>
    <w:rsid w:val="004A08C7"/>
    <w:rsid w:val="004A5100"/>
    <w:rsid w:val="004A5322"/>
    <w:rsid w:val="004A5DBF"/>
    <w:rsid w:val="004B0834"/>
    <w:rsid w:val="004B1ED1"/>
    <w:rsid w:val="004B280E"/>
    <w:rsid w:val="004B297C"/>
    <w:rsid w:val="004B2CA9"/>
    <w:rsid w:val="004B47EF"/>
    <w:rsid w:val="004C0D7C"/>
    <w:rsid w:val="004C0E33"/>
    <w:rsid w:val="004C1B66"/>
    <w:rsid w:val="004C37B3"/>
    <w:rsid w:val="004C3919"/>
    <w:rsid w:val="004C4EEA"/>
    <w:rsid w:val="004C67D7"/>
    <w:rsid w:val="004D63D0"/>
    <w:rsid w:val="004E1865"/>
    <w:rsid w:val="004E2773"/>
    <w:rsid w:val="004E3ED0"/>
    <w:rsid w:val="004E4C18"/>
    <w:rsid w:val="004E5AB1"/>
    <w:rsid w:val="004F243C"/>
    <w:rsid w:val="004F5A20"/>
    <w:rsid w:val="00501588"/>
    <w:rsid w:val="0050508C"/>
    <w:rsid w:val="00512051"/>
    <w:rsid w:val="005231D1"/>
    <w:rsid w:val="00531590"/>
    <w:rsid w:val="0053480E"/>
    <w:rsid w:val="00537FB7"/>
    <w:rsid w:val="00544FE7"/>
    <w:rsid w:val="0054589A"/>
    <w:rsid w:val="00545A5D"/>
    <w:rsid w:val="005476F1"/>
    <w:rsid w:val="00547E89"/>
    <w:rsid w:val="005519A5"/>
    <w:rsid w:val="00552325"/>
    <w:rsid w:val="00554794"/>
    <w:rsid w:val="00556506"/>
    <w:rsid w:val="00557EBD"/>
    <w:rsid w:val="00561DB1"/>
    <w:rsid w:val="00564079"/>
    <w:rsid w:val="005663C1"/>
    <w:rsid w:val="00570A0D"/>
    <w:rsid w:val="00570B9C"/>
    <w:rsid w:val="00572B29"/>
    <w:rsid w:val="00573674"/>
    <w:rsid w:val="00574D60"/>
    <w:rsid w:val="00575582"/>
    <w:rsid w:val="0057718C"/>
    <w:rsid w:val="00581F8E"/>
    <w:rsid w:val="005821F1"/>
    <w:rsid w:val="00585D41"/>
    <w:rsid w:val="0059124A"/>
    <w:rsid w:val="00593844"/>
    <w:rsid w:val="00593D0D"/>
    <w:rsid w:val="005A0B91"/>
    <w:rsid w:val="005A270F"/>
    <w:rsid w:val="005A3FA8"/>
    <w:rsid w:val="005A65AF"/>
    <w:rsid w:val="005A718A"/>
    <w:rsid w:val="005B035D"/>
    <w:rsid w:val="005B2224"/>
    <w:rsid w:val="005B3471"/>
    <w:rsid w:val="005B5624"/>
    <w:rsid w:val="005B57D8"/>
    <w:rsid w:val="005C1340"/>
    <w:rsid w:val="005C2F66"/>
    <w:rsid w:val="005C4788"/>
    <w:rsid w:val="005C6124"/>
    <w:rsid w:val="005C6829"/>
    <w:rsid w:val="005C7689"/>
    <w:rsid w:val="005D0271"/>
    <w:rsid w:val="005D1BD6"/>
    <w:rsid w:val="005D2846"/>
    <w:rsid w:val="005D732C"/>
    <w:rsid w:val="005E0D1E"/>
    <w:rsid w:val="005E1AEA"/>
    <w:rsid w:val="005E6986"/>
    <w:rsid w:val="005E6C47"/>
    <w:rsid w:val="005E7B05"/>
    <w:rsid w:val="005F223E"/>
    <w:rsid w:val="005F4C75"/>
    <w:rsid w:val="005F6813"/>
    <w:rsid w:val="005F69B4"/>
    <w:rsid w:val="00601627"/>
    <w:rsid w:val="00601F7B"/>
    <w:rsid w:val="00603EBF"/>
    <w:rsid w:val="00606FFB"/>
    <w:rsid w:val="00610BAD"/>
    <w:rsid w:val="00611A78"/>
    <w:rsid w:val="00611BE0"/>
    <w:rsid w:val="00611EBD"/>
    <w:rsid w:val="006134EF"/>
    <w:rsid w:val="006142A4"/>
    <w:rsid w:val="00622ECF"/>
    <w:rsid w:val="00625E14"/>
    <w:rsid w:val="00632533"/>
    <w:rsid w:val="00634B29"/>
    <w:rsid w:val="00636949"/>
    <w:rsid w:val="0063750C"/>
    <w:rsid w:val="00637DBA"/>
    <w:rsid w:val="00642C14"/>
    <w:rsid w:val="006508F6"/>
    <w:rsid w:val="00650BE7"/>
    <w:rsid w:val="00660AB0"/>
    <w:rsid w:val="00661616"/>
    <w:rsid w:val="006620A5"/>
    <w:rsid w:val="00662EB2"/>
    <w:rsid w:val="0066777E"/>
    <w:rsid w:val="00667BEE"/>
    <w:rsid w:val="00676E4C"/>
    <w:rsid w:val="0068032A"/>
    <w:rsid w:val="00680637"/>
    <w:rsid w:val="00683768"/>
    <w:rsid w:val="00687FD3"/>
    <w:rsid w:val="006929F8"/>
    <w:rsid w:val="0069614D"/>
    <w:rsid w:val="0069631A"/>
    <w:rsid w:val="00696532"/>
    <w:rsid w:val="00697778"/>
    <w:rsid w:val="006A2CB5"/>
    <w:rsid w:val="006A2F1E"/>
    <w:rsid w:val="006A4670"/>
    <w:rsid w:val="006A46BE"/>
    <w:rsid w:val="006A5C90"/>
    <w:rsid w:val="006A6255"/>
    <w:rsid w:val="006A62BE"/>
    <w:rsid w:val="006B74C9"/>
    <w:rsid w:val="006C3B77"/>
    <w:rsid w:val="006C3F81"/>
    <w:rsid w:val="006C57D2"/>
    <w:rsid w:val="006C6D31"/>
    <w:rsid w:val="006C794C"/>
    <w:rsid w:val="006D21F1"/>
    <w:rsid w:val="006D2E11"/>
    <w:rsid w:val="006D3683"/>
    <w:rsid w:val="006D37BF"/>
    <w:rsid w:val="006E0D8A"/>
    <w:rsid w:val="006E349A"/>
    <w:rsid w:val="006E364C"/>
    <w:rsid w:val="006F0C32"/>
    <w:rsid w:val="006F2104"/>
    <w:rsid w:val="006F6A86"/>
    <w:rsid w:val="006F78B7"/>
    <w:rsid w:val="00700AC7"/>
    <w:rsid w:val="0070234C"/>
    <w:rsid w:val="00704DB7"/>
    <w:rsid w:val="00706957"/>
    <w:rsid w:val="007102D9"/>
    <w:rsid w:val="00710F7F"/>
    <w:rsid w:val="0071165C"/>
    <w:rsid w:val="00712B85"/>
    <w:rsid w:val="0072129B"/>
    <w:rsid w:val="0072233E"/>
    <w:rsid w:val="007225B9"/>
    <w:rsid w:val="00724041"/>
    <w:rsid w:val="00724A49"/>
    <w:rsid w:val="00726642"/>
    <w:rsid w:val="0073225A"/>
    <w:rsid w:val="007327CB"/>
    <w:rsid w:val="007344C3"/>
    <w:rsid w:val="00735E3E"/>
    <w:rsid w:val="007433AB"/>
    <w:rsid w:val="0074372D"/>
    <w:rsid w:val="007461BC"/>
    <w:rsid w:val="00746502"/>
    <w:rsid w:val="0074768D"/>
    <w:rsid w:val="00751944"/>
    <w:rsid w:val="00752A03"/>
    <w:rsid w:val="00753BB9"/>
    <w:rsid w:val="00755B4B"/>
    <w:rsid w:val="00762B91"/>
    <w:rsid w:val="00762D22"/>
    <w:rsid w:val="00763BB1"/>
    <w:rsid w:val="00770F55"/>
    <w:rsid w:val="00771B79"/>
    <w:rsid w:val="00773C1A"/>
    <w:rsid w:val="007742BC"/>
    <w:rsid w:val="00775BF3"/>
    <w:rsid w:val="00781A6F"/>
    <w:rsid w:val="0078264D"/>
    <w:rsid w:val="007841AD"/>
    <w:rsid w:val="007849B3"/>
    <w:rsid w:val="00785EAC"/>
    <w:rsid w:val="007861CD"/>
    <w:rsid w:val="007878CC"/>
    <w:rsid w:val="00795C1B"/>
    <w:rsid w:val="00796435"/>
    <w:rsid w:val="00796B42"/>
    <w:rsid w:val="007A00A3"/>
    <w:rsid w:val="007A5FAF"/>
    <w:rsid w:val="007A60DE"/>
    <w:rsid w:val="007B12EC"/>
    <w:rsid w:val="007B20A8"/>
    <w:rsid w:val="007B2728"/>
    <w:rsid w:val="007B2A40"/>
    <w:rsid w:val="007B4787"/>
    <w:rsid w:val="007B63B8"/>
    <w:rsid w:val="007B767A"/>
    <w:rsid w:val="007C1838"/>
    <w:rsid w:val="007C38ED"/>
    <w:rsid w:val="007C43D0"/>
    <w:rsid w:val="007C4949"/>
    <w:rsid w:val="007C642E"/>
    <w:rsid w:val="007C66D1"/>
    <w:rsid w:val="007C7042"/>
    <w:rsid w:val="007D05D8"/>
    <w:rsid w:val="007D1FFF"/>
    <w:rsid w:val="007D3C55"/>
    <w:rsid w:val="007D42DA"/>
    <w:rsid w:val="007D73F7"/>
    <w:rsid w:val="007E0FFE"/>
    <w:rsid w:val="007E3879"/>
    <w:rsid w:val="007E4AB1"/>
    <w:rsid w:val="007E6715"/>
    <w:rsid w:val="007E6FD8"/>
    <w:rsid w:val="007E772F"/>
    <w:rsid w:val="007F1A35"/>
    <w:rsid w:val="007F24DE"/>
    <w:rsid w:val="007F5E43"/>
    <w:rsid w:val="00802E78"/>
    <w:rsid w:val="0080676C"/>
    <w:rsid w:val="008071D5"/>
    <w:rsid w:val="0081156F"/>
    <w:rsid w:val="00813C38"/>
    <w:rsid w:val="00814A7A"/>
    <w:rsid w:val="00814AF9"/>
    <w:rsid w:val="00815E93"/>
    <w:rsid w:val="00821AB2"/>
    <w:rsid w:val="008242B6"/>
    <w:rsid w:val="00826CCF"/>
    <w:rsid w:val="008275F4"/>
    <w:rsid w:val="00837A08"/>
    <w:rsid w:val="00843AC4"/>
    <w:rsid w:val="00845472"/>
    <w:rsid w:val="008543F1"/>
    <w:rsid w:val="00854AE2"/>
    <w:rsid w:val="00854E8D"/>
    <w:rsid w:val="0085699D"/>
    <w:rsid w:val="00862095"/>
    <w:rsid w:val="00862128"/>
    <w:rsid w:val="00862134"/>
    <w:rsid w:val="0086258A"/>
    <w:rsid w:val="00863C2D"/>
    <w:rsid w:val="0086630B"/>
    <w:rsid w:val="00866908"/>
    <w:rsid w:val="00870847"/>
    <w:rsid w:val="00871B47"/>
    <w:rsid w:val="0087546C"/>
    <w:rsid w:val="00876A51"/>
    <w:rsid w:val="00876AEB"/>
    <w:rsid w:val="00882EC4"/>
    <w:rsid w:val="00886DD0"/>
    <w:rsid w:val="00887AB5"/>
    <w:rsid w:val="00892B04"/>
    <w:rsid w:val="0089409E"/>
    <w:rsid w:val="00895AE5"/>
    <w:rsid w:val="0089789F"/>
    <w:rsid w:val="008A00B0"/>
    <w:rsid w:val="008A5856"/>
    <w:rsid w:val="008C0078"/>
    <w:rsid w:val="008C2641"/>
    <w:rsid w:val="008C34C5"/>
    <w:rsid w:val="008C37B8"/>
    <w:rsid w:val="008C5353"/>
    <w:rsid w:val="008C5450"/>
    <w:rsid w:val="008D3E04"/>
    <w:rsid w:val="008D4A0C"/>
    <w:rsid w:val="008D4E11"/>
    <w:rsid w:val="008D51D1"/>
    <w:rsid w:val="008D7284"/>
    <w:rsid w:val="008E0641"/>
    <w:rsid w:val="008E6C5F"/>
    <w:rsid w:val="008F3AAB"/>
    <w:rsid w:val="008F4354"/>
    <w:rsid w:val="008F5BDD"/>
    <w:rsid w:val="008F5C4F"/>
    <w:rsid w:val="0090007A"/>
    <w:rsid w:val="00901810"/>
    <w:rsid w:val="00901BB7"/>
    <w:rsid w:val="0090227E"/>
    <w:rsid w:val="00907C9E"/>
    <w:rsid w:val="00910649"/>
    <w:rsid w:val="00913093"/>
    <w:rsid w:val="00913CA2"/>
    <w:rsid w:val="009146DD"/>
    <w:rsid w:val="00914C48"/>
    <w:rsid w:val="009166B8"/>
    <w:rsid w:val="0091703C"/>
    <w:rsid w:val="00917CB4"/>
    <w:rsid w:val="00922892"/>
    <w:rsid w:val="0092351D"/>
    <w:rsid w:val="00924D7B"/>
    <w:rsid w:val="009305E3"/>
    <w:rsid w:val="00931686"/>
    <w:rsid w:val="00933F4C"/>
    <w:rsid w:val="00942459"/>
    <w:rsid w:val="00945974"/>
    <w:rsid w:val="0095069F"/>
    <w:rsid w:val="00952ADA"/>
    <w:rsid w:val="00953500"/>
    <w:rsid w:val="00955596"/>
    <w:rsid w:val="00956641"/>
    <w:rsid w:val="0096456D"/>
    <w:rsid w:val="009647E4"/>
    <w:rsid w:val="00964AF4"/>
    <w:rsid w:val="009713E5"/>
    <w:rsid w:val="00973017"/>
    <w:rsid w:val="00973C31"/>
    <w:rsid w:val="009756A6"/>
    <w:rsid w:val="0097604B"/>
    <w:rsid w:val="009834BF"/>
    <w:rsid w:val="00987527"/>
    <w:rsid w:val="00987A0E"/>
    <w:rsid w:val="00990C35"/>
    <w:rsid w:val="00991C44"/>
    <w:rsid w:val="00992913"/>
    <w:rsid w:val="00994B0B"/>
    <w:rsid w:val="00996605"/>
    <w:rsid w:val="009A1505"/>
    <w:rsid w:val="009A38DC"/>
    <w:rsid w:val="009A5A28"/>
    <w:rsid w:val="009A6A8D"/>
    <w:rsid w:val="009B0058"/>
    <w:rsid w:val="009B3FD4"/>
    <w:rsid w:val="009B7FED"/>
    <w:rsid w:val="009C1947"/>
    <w:rsid w:val="009C67BA"/>
    <w:rsid w:val="009D0715"/>
    <w:rsid w:val="009D13FF"/>
    <w:rsid w:val="009D2F16"/>
    <w:rsid w:val="009D3E3B"/>
    <w:rsid w:val="009D3EB4"/>
    <w:rsid w:val="009D45AE"/>
    <w:rsid w:val="009D5A05"/>
    <w:rsid w:val="009D5AE8"/>
    <w:rsid w:val="009D640F"/>
    <w:rsid w:val="009E22CC"/>
    <w:rsid w:val="009E2BD8"/>
    <w:rsid w:val="009E45A3"/>
    <w:rsid w:val="009E46A7"/>
    <w:rsid w:val="009F37E8"/>
    <w:rsid w:val="009F3F3E"/>
    <w:rsid w:val="009F50A1"/>
    <w:rsid w:val="00A00208"/>
    <w:rsid w:val="00A144E8"/>
    <w:rsid w:val="00A16DEB"/>
    <w:rsid w:val="00A20149"/>
    <w:rsid w:val="00A20A22"/>
    <w:rsid w:val="00A20EFE"/>
    <w:rsid w:val="00A232FC"/>
    <w:rsid w:val="00A268BD"/>
    <w:rsid w:val="00A27076"/>
    <w:rsid w:val="00A275A8"/>
    <w:rsid w:val="00A276A1"/>
    <w:rsid w:val="00A32EC7"/>
    <w:rsid w:val="00A3794A"/>
    <w:rsid w:val="00A408A9"/>
    <w:rsid w:val="00A45075"/>
    <w:rsid w:val="00A45AC2"/>
    <w:rsid w:val="00A46837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86A8E"/>
    <w:rsid w:val="00A8783D"/>
    <w:rsid w:val="00A87E1E"/>
    <w:rsid w:val="00A9517C"/>
    <w:rsid w:val="00AA0DF5"/>
    <w:rsid w:val="00AA21D6"/>
    <w:rsid w:val="00AA243D"/>
    <w:rsid w:val="00AA3306"/>
    <w:rsid w:val="00AA38DD"/>
    <w:rsid w:val="00AA5281"/>
    <w:rsid w:val="00AA6661"/>
    <w:rsid w:val="00AA725F"/>
    <w:rsid w:val="00AB2026"/>
    <w:rsid w:val="00AB29C9"/>
    <w:rsid w:val="00AB33FD"/>
    <w:rsid w:val="00AC5E76"/>
    <w:rsid w:val="00AD35CB"/>
    <w:rsid w:val="00AD54FD"/>
    <w:rsid w:val="00AD6D54"/>
    <w:rsid w:val="00AD7326"/>
    <w:rsid w:val="00AD760B"/>
    <w:rsid w:val="00AE0329"/>
    <w:rsid w:val="00AE11B4"/>
    <w:rsid w:val="00AE11DD"/>
    <w:rsid w:val="00AE51B9"/>
    <w:rsid w:val="00AE6BF6"/>
    <w:rsid w:val="00AE6C68"/>
    <w:rsid w:val="00AF1C4E"/>
    <w:rsid w:val="00AF2391"/>
    <w:rsid w:val="00AF5426"/>
    <w:rsid w:val="00AF62BF"/>
    <w:rsid w:val="00AF6AE7"/>
    <w:rsid w:val="00AF6C9C"/>
    <w:rsid w:val="00B005D4"/>
    <w:rsid w:val="00B01A2A"/>
    <w:rsid w:val="00B02512"/>
    <w:rsid w:val="00B04E3C"/>
    <w:rsid w:val="00B07D60"/>
    <w:rsid w:val="00B10E18"/>
    <w:rsid w:val="00B10E9F"/>
    <w:rsid w:val="00B111BB"/>
    <w:rsid w:val="00B14A2D"/>
    <w:rsid w:val="00B15608"/>
    <w:rsid w:val="00B15758"/>
    <w:rsid w:val="00B2404E"/>
    <w:rsid w:val="00B25CA8"/>
    <w:rsid w:val="00B25CC8"/>
    <w:rsid w:val="00B269D9"/>
    <w:rsid w:val="00B27146"/>
    <w:rsid w:val="00B30040"/>
    <w:rsid w:val="00B303BA"/>
    <w:rsid w:val="00B3040C"/>
    <w:rsid w:val="00B50AA0"/>
    <w:rsid w:val="00B51BF2"/>
    <w:rsid w:val="00B52537"/>
    <w:rsid w:val="00B56558"/>
    <w:rsid w:val="00B65E6A"/>
    <w:rsid w:val="00B66817"/>
    <w:rsid w:val="00B67081"/>
    <w:rsid w:val="00B673EC"/>
    <w:rsid w:val="00B703B6"/>
    <w:rsid w:val="00B70478"/>
    <w:rsid w:val="00B71D3E"/>
    <w:rsid w:val="00B721AA"/>
    <w:rsid w:val="00B7317B"/>
    <w:rsid w:val="00B8009E"/>
    <w:rsid w:val="00B803EF"/>
    <w:rsid w:val="00B839D3"/>
    <w:rsid w:val="00B92C23"/>
    <w:rsid w:val="00B936B1"/>
    <w:rsid w:val="00B95632"/>
    <w:rsid w:val="00BA0474"/>
    <w:rsid w:val="00BA36CE"/>
    <w:rsid w:val="00BA3806"/>
    <w:rsid w:val="00BA5BAA"/>
    <w:rsid w:val="00BA79F5"/>
    <w:rsid w:val="00BA7E56"/>
    <w:rsid w:val="00BB001F"/>
    <w:rsid w:val="00BB1639"/>
    <w:rsid w:val="00BB32EE"/>
    <w:rsid w:val="00BC2CD3"/>
    <w:rsid w:val="00BC39C6"/>
    <w:rsid w:val="00BC58E0"/>
    <w:rsid w:val="00BC71A1"/>
    <w:rsid w:val="00BD02B7"/>
    <w:rsid w:val="00BD4FFC"/>
    <w:rsid w:val="00BD539A"/>
    <w:rsid w:val="00BD6FCE"/>
    <w:rsid w:val="00BD703F"/>
    <w:rsid w:val="00BD7520"/>
    <w:rsid w:val="00BD7C5E"/>
    <w:rsid w:val="00BE1141"/>
    <w:rsid w:val="00BE1C98"/>
    <w:rsid w:val="00BE43CA"/>
    <w:rsid w:val="00BF0229"/>
    <w:rsid w:val="00BF0B6D"/>
    <w:rsid w:val="00BF2B94"/>
    <w:rsid w:val="00BF3DD1"/>
    <w:rsid w:val="00C06816"/>
    <w:rsid w:val="00C118DC"/>
    <w:rsid w:val="00C11EDF"/>
    <w:rsid w:val="00C158D7"/>
    <w:rsid w:val="00C15E01"/>
    <w:rsid w:val="00C21D9A"/>
    <w:rsid w:val="00C22E90"/>
    <w:rsid w:val="00C31184"/>
    <w:rsid w:val="00C3383D"/>
    <w:rsid w:val="00C3484C"/>
    <w:rsid w:val="00C35D7C"/>
    <w:rsid w:val="00C3785F"/>
    <w:rsid w:val="00C43657"/>
    <w:rsid w:val="00C4515F"/>
    <w:rsid w:val="00C556CF"/>
    <w:rsid w:val="00C55934"/>
    <w:rsid w:val="00C57B15"/>
    <w:rsid w:val="00C61EF8"/>
    <w:rsid w:val="00C6431F"/>
    <w:rsid w:val="00C660BC"/>
    <w:rsid w:val="00C66378"/>
    <w:rsid w:val="00C717FD"/>
    <w:rsid w:val="00C72701"/>
    <w:rsid w:val="00C82CD9"/>
    <w:rsid w:val="00C83ECA"/>
    <w:rsid w:val="00C84AB8"/>
    <w:rsid w:val="00C84F85"/>
    <w:rsid w:val="00C85C72"/>
    <w:rsid w:val="00C90436"/>
    <w:rsid w:val="00C92A5E"/>
    <w:rsid w:val="00C9727A"/>
    <w:rsid w:val="00CA1A75"/>
    <w:rsid w:val="00CA222C"/>
    <w:rsid w:val="00CA3291"/>
    <w:rsid w:val="00CA35C2"/>
    <w:rsid w:val="00CA66B3"/>
    <w:rsid w:val="00CB0246"/>
    <w:rsid w:val="00CB2F47"/>
    <w:rsid w:val="00CB454F"/>
    <w:rsid w:val="00CB61A8"/>
    <w:rsid w:val="00CB7EBA"/>
    <w:rsid w:val="00CC1249"/>
    <w:rsid w:val="00CC2B80"/>
    <w:rsid w:val="00CC51C7"/>
    <w:rsid w:val="00CC526C"/>
    <w:rsid w:val="00CC61C8"/>
    <w:rsid w:val="00CC6815"/>
    <w:rsid w:val="00CD1703"/>
    <w:rsid w:val="00CD4920"/>
    <w:rsid w:val="00CD6202"/>
    <w:rsid w:val="00CE0DE3"/>
    <w:rsid w:val="00CE0FF2"/>
    <w:rsid w:val="00CE186E"/>
    <w:rsid w:val="00CE1E36"/>
    <w:rsid w:val="00CE5EEF"/>
    <w:rsid w:val="00CF2026"/>
    <w:rsid w:val="00CF381E"/>
    <w:rsid w:val="00CF3CCF"/>
    <w:rsid w:val="00CF7446"/>
    <w:rsid w:val="00D02C18"/>
    <w:rsid w:val="00D05944"/>
    <w:rsid w:val="00D1087B"/>
    <w:rsid w:val="00D122E6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7B43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3C14"/>
    <w:rsid w:val="00D63E55"/>
    <w:rsid w:val="00D65438"/>
    <w:rsid w:val="00D671A9"/>
    <w:rsid w:val="00D70784"/>
    <w:rsid w:val="00D70BE4"/>
    <w:rsid w:val="00D72748"/>
    <w:rsid w:val="00D76776"/>
    <w:rsid w:val="00D83496"/>
    <w:rsid w:val="00D84735"/>
    <w:rsid w:val="00D865ED"/>
    <w:rsid w:val="00D92FDF"/>
    <w:rsid w:val="00DA3F84"/>
    <w:rsid w:val="00DA5322"/>
    <w:rsid w:val="00DA7829"/>
    <w:rsid w:val="00DB1008"/>
    <w:rsid w:val="00DC32CC"/>
    <w:rsid w:val="00DC54B5"/>
    <w:rsid w:val="00DC7427"/>
    <w:rsid w:val="00DD2B21"/>
    <w:rsid w:val="00DD32AC"/>
    <w:rsid w:val="00DD3D4A"/>
    <w:rsid w:val="00DD4A31"/>
    <w:rsid w:val="00DD6AC5"/>
    <w:rsid w:val="00DD75EB"/>
    <w:rsid w:val="00DE3438"/>
    <w:rsid w:val="00DE3AFD"/>
    <w:rsid w:val="00DE3C5C"/>
    <w:rsid w:val="00DE5438"/>
    <w:rsid w:val="00DE6EFB"/>
    <w:rsid w:val="00DF2FC6"/>
    <w:rsid w:val="00DF7A89"/>
    <w:rsid w:val="00E038EA"/>
    <w:rsid w:val="00E0516D"/>
    <w:rsid w:val="00E05D51"/>
    <w:rsid w:val="00E104D4"/>
    <w:rsid w:val="00E11EF3"/>
    <w:rsid w:val="00E16031"/>
    <w:rsid w:val="00E16135"/>
    <w:rsid w:val="00E1660F"/>
    <w:rsid w:val="00E16F54"/>
    <w:rsid w:val="00E17CA8"/>
    <w:rsid w:val="00E212CE"/>
    <w:rsid w:val="00E21F67"/>
    <w:rsid w:val="00E252BF"/>
    <w:rsid w:val="00E26BFC"/>
    <w:rsid w:val="00E27218"/>
    <w:rsid w:val="00E30AA3"/>
    <w:rsid w:val="00E34F5C"/>
    <w:rsid w:val="00E35532"/>
    <w:rsid w:val="00E357B6"/>
    <w:rsid w:val="00E367E8"/>
    <w:rsid w:val="00E36ABC"/>
    <w:rsid w:val="00E4067A"/>
    <w:rsid w:val="00E41A1F"/>
    <w:rsid w:val="00E426F5"/>
    <w:rsid w:val="00E44657"/>
    <w:rsid w:val="00E45BD8"/>
    <w:rsid w:val="00E47E30"/>
    <w:rsid w:val="00E50D45"/>
    <w:rsid w:val="00E51B4D"/>
    <w:rsid w:val="00E54CC9"/>
    <w:rsid w:val="00E55880"/>
    <w:rsid w:val="00E61588"/>
    <w:rsid w:val="00E62FE2"/>
    <w:rsid w:val="00E71E5A"/>
    <w:rsid w:val="00E77526"/>
    <w:rsid w:val="00E8047F"/>
    <w:rsid w:val="00E8153E"/>
    <w:rsid w:val="00E83517"/>
    <w:rsid w:val="00E861AE"/>
    <w:rsid w:val="00E87DB9"/>
    <w:rsid w:val="00E93CCB"/>
    <w:rsid w:val="00E94186"/>
    <w:rsid w:val="00E94E38"/>
    <w:rsid w:val="00EA44A9"/>
    <w:rsid w:val="00EA567E"/>
    <w:rsid w:val="00EA6B16"/>
    <w:rsid w:val="00EA72F6"/>
    <w:rsid w:val="00EA750E"/>
    <w:rsid w:val="00EB227D"/>
    <w:rsid w:val="00EB3173"/>
    <w:rsid w:val="00EB6092"/>
    <w:rsid w:val="00EB6CFE"/>
    <w:rsid w:val="00EC09DB"/>
    <w:rsid w:val="00EC646A"/>
    <w:rsid w:val="00ED19A8"/>
    <w:rsid w:val="00ED3D2A"/>
    <w:rsid w:val="00EE0624"/>
    <w:rsid w:val="00EE12C4"/>
    <w:rsid w:val="00EE18EF"/>
    <w:rsid w:val="00EF025C"/>
    <w:rsid w:val="00EF12D0"/>
    <w:rsid w:val="00EF1B75"/>
    <w:rsid w:val="00EF45D5"/>
    <w:rsid w:val="00EF5F33"/>
    <w:rsid w:val="00EF5FA2"/>
    <w:rsid w:val="00EF6150"/>
    <w:rsid w:val="00EF6D39"/>
    <w:rsid w:val="00EF7802"/>
    <w:rsid w:val="00F024F8"/>
    <w:rsid w:val="00F15470"/>
    <w:rsid w:val="00F16A1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500B2"/>
    <w:rsid w:val="00F51A21"/>
    <w:rsid w:val="00F52875"/>
    <w:rsid w:val="00F5413C"/>
    <w:rsid w:val="00F608CC"/>
    <w:rsid w:val="00F608D8"/>
    <w:rsid w:val="00F63982"/>
    <w:rsid w:val="00F65DC7"/>
    <w:rsid w:val="00F741CF"/>
    <w:rsid w:val="00F758F4"/>
    <w:rsid w:val="00F768EB"/>
    <w:rsid w:val="00F81ABA"/>
    <w:rsid w:val="00F81F9F"/>
    <w:rsid w:val="00F82250"/>
    <w:rsid w:val="00F851F4"/>
    <w:rsid w:val="00F874D7"/>
    <w:rsid w:val="00F87F18"/>
    <w:rsid w:val="00FA0459"/>
    <w:rsid w:val="00FA099A"/>
    <w:rsid w:val="00FA0F53"/>
    <w:rsid w:val="00FA4D95"/>
    <w:rsid w:val="00FA520B"/>
    <w:rsid w:val="00FA7982"/>
    <w:rsid w:val="00FB16DD"/>
    <w:rsid w:val="00FB31B7"/>
    <w:rsid w:val="00FB4C41"/>
    <w:rsid w:val="00FB7FDE"/>
    <w:rsid w:val="00FC1439"/>
    <w:rsid w:val="00FC4AAC"/>
    <w:rsid w:val="00FC59C1"/>
    <w:rsid w:val="00FC7501"/>
    <w:rsid w:val="00FD12BB"/>
    <w:rsid w:val="00FD3ECA"/>
    <w:rsid w:val="00FD4F75"/>
    <w:rsid w:val="00FD542C"/>
    <w:rsid w:val="00FE53E2"/>
    <w:rsid w:val="00FE543B"/>
    <w:rsid w:val="00FE5A46"/>
    <w:rsid w:val="00FE7C22"/>
    <w:rsid w:val="00FF2EC1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83A2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A2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Normal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19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21</Pages>
  <Words>5440</Words>
  <Characters>31009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inf</cp:lastModifiedBy>
  <cp:revision>3</cp:revision>
  <cp:lastPrinted>2016-10-21T10:13:00Z</cp:lastPrinted>
  <dcterms:created xsi:type="dcterms:W3CDTF">2017-11-09T06:38:00Z</dcterms:created>
  <dcterms:modified xsi:type="dcterms:W3CDTF">2017-11-09T06:39:00Z</dcterms:modified>
</cp:coreProperties>
</file>